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DF1" w:rsidRPr="00357DF1" w:rsidRDefault="00357DF1" w:rsidP="00591435">
      <w:pPr>
        <w:ind w:left="5387"/>
        <w:rPr>
          <w:sz w:val="24"/>
          <w:szCs w:val="24"/>
        </w:rPr>
      </w:pPr>
      <w:r w:rsidRPr="00357DF1">
        <w:rPr>
          <w:iCs/>
          <w:sz w:val="24"/>
          <w:szCs w:val="24"/>
        </w:rPr>
        <w:br/>
      </w:r>
    </w:p>
    <w:p w:rsidR="000C19DF" w:rsidRDefault="000C19DF" w:rsidP="00D80FE0">
      <w:pPr>
        <w:ind w:right="-1"/>
        <w:jc w:val="both"/>
        <w:rPr>
          <w:sz w:val="26"/>
          <w:szCs w:val="26"/>
        </w:rPr>
      </w:pPr>
    </w:p>
    <w:p w:rsidR="00D80FE0" w:rsidRDefault="00D80FE0" w:rsidP="00D80FE0">
      <w:pPr>
        <w:ind w:right="-1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-5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70"/>
        <w:gridCol w:w="709"/>
        <w:gridCol w:w="851"/>
        <w:gridCol w:w="425"/>
        <w:gridCol w:w="283"/>
        <w:gridCol w:w="426"/>
        <w:gridCol w:w="1417"/>
      </w:tblGrid>
      <w:tr w:rsidR="00D80FE0" w:rsidRPr="00DF3DE9" w:rsidTr="00D01D75">
        <w:trPr>
          <w:trHeight w:val="3233"/>
        </w:trPr>
        <w:tc>
          <w:tcPr>
            <w:tcW w:w="4181" w:type="dxa"/>
            <w:gridSpan w:val="7"/>
          </w:tcPr>
          <w:p w:rsidR="00D80FE0" w:rsidRPr="00842FE6" w:rsidRDefault="00D80FE0" w:rsidP="00D01D75">
            <w:pPr>
              <w:tabs>
                <w:tab w:val="left" w:pos="4536"/>
              </w:tabs>
              <w:rPr>
                <w:b/>
                <w:bCs/>
                <w:i/>
                <w:color w:val="FF0000"/>
                <w:sz w:val="24"/>
                <w:szCs w:val="24"/>
                <w:lang w:eastAsia="en-US"/>
              </w:rPr>
            </w:pPr>
            <w:r w:rsidRPr="00842FE6">
              <w:rPr>
                <w:b/>
                <w:bCs/>
                <w:i/>
                <w:color w:val="FF0000"/>
                <w:sz w:val="24"/>
                <w:szCs w:val="24"/>
                <w:lang w:eastAsia="en-US"/>
              </w:rPr>
              <w:t>Письмо оформляется на бланке</w:t>
            </w:r>
          </w:p>
          <w:p w:rsidR="00D80FE0" w:rsidRPr="00DF3DE9" w:rsidRDefault="00D80FE0" w:rsidP="00D01D75">
            <w:pPr>
              <w:tabs>
                <w:tab w:val="left" w:pos="4536"/>
              </w:tabs>
              <w:rPr>
                <w:b/>
                <w:bCs/>
                <w:i/>
                <w:vanish/>
                <w:color w:val="FF0000"/>
                <w:sz w:val="26"/>
                <w:szCs w:val="26"/>
                <w:lang w:eastAsia="en-US"/>
              </w:rPr>
            </w:pPr>
            <w:r w:rsidRPr="00842FE6">
              <w:rPr>
                <w:b/>
                <w:bCs/>
                <w:i/>
                <w:color w:val="FF0000"/>
                <w:sz w:val="24"/>
                <w:szCs w:val="24"/>
                <w:lang w:eastAsia="en-US"/>
              </w:rPr>
              <w:t>учреждения с указанием обязательных реквизитов документа</w:t>
            </w:r>
          </w:p>
        </w:tc>
      </w:tr>
      <w:tr w:rsidR="00D80FE0" w:rsidRPr="00DF3DE9" w:rsidTr="00D01D75">
        <w:trPr>
          <w:gridBefore w:val="1"/>
          <w:wBefore w:w="70" w:type="dxa"/>
          <w:trHeight w:val="356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D80FE0" w:rsidRPr="00DF3DE9" w:rsidRDefault="00D80FE0" w:rsidP="00D01D75">
            <w:pPr>
              <w:jc w:val="center"/>
              <w:rPr>
                <w:b/>
                <w:sz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80FE0" w:rsidRPr="00DF3DE9" w:rsidRDefault="00D80FE0" w:rsidP="00D01D75">
            <w:pPr>
              <w:rPr>
                <w:b/>
                <w:noProof/>
                <w:sz w:val="24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D80FE0" w:rsidRPr="00DF3DE9" w:rsidRDefault="00D80FE0" w:rsidP="00D01D75">
            <w:pPr>
              <w:jc w:val="center"/>
              <w:rPr>
                <w:b/>
                <w:noProof/>
                <w:sz w:val="24"/>
              </w:rPr>
            </w:pPr>
          </w:p>
        </w:tc>
      </w:tr>
      <w:tr w:rsidR="00D80FE0" w:rsidRPr="00DF3DE9" w:rsidTr="00D01D75">
        <w:trPr>
          <w:trHeight w:val="411"/>
        </w:trPr>
        <w:tc>
          <w:tcPr>
            <w:tcW w:w="779" w:type="dxa"/>
            <w:gridSpan w:val="2"/>
          </w:tcPr>
          <w:p w:rsidR="00D80FE0" w:rsidRPr="00DF3DE9" w:rsidRDefault="00D80FE0" w:rsidP="00D01D75">
            <w:pPr>
              <w:spacing w:before="120"/>
              <w:rPr>
                <w:b/>
                <w:noProof/>
                <w:sz w:val="24"/>
              </w:rPr>
            </w:pPr>
            <w:r w:rsidRPr="00DF3DE9">
              <w:rPr>
                <w:sz w:val="24"/>
              </w:rPr>
              <w:t>На №</w:t>
            </w: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:rsidR="00D80FE0" w:rsidRPr="00DF3DE9" w:rsidRDefault="00D80FE0" w:rsidP="00D01D75">
            <w:pPr>
              <w:spacing w:before="12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426" w:type="dxa"/>
          </w:tcPr>
          <w:p w:rsidR="00D80FE0" w:rsidRPr="00DF3DE9" w:rsidRDefault="00D80FE0" w:rsidP="00D01D75">
            <w:pPr>
              <w:spacing w:before="120"/>
              <w:jc w:val="center"/>
              <w:rPr>
                <w:b/>
                <w:noProof/>
                <w:sz w:val="24"/>
              </w:rPr>
            </w:pPr>
            <w:r w:rsidRPr="00DF3DE9">
              <w:rPr>
                <w:sz w:val="24"/>
              </w:rPr>
              <w:t>от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D80FE0" w:rsidRPr="00DF3DE9" w:rsidRDefault="00D80FE0" w:rsidP="00D01D75">
            <w:pPr>
              <w:spacing w:before="120"/>
              <w:jc w:val="center"/>
              <w:rPr>
                <w:noProof/>
                <w:sz w:val="22"/>
                <w:szCs w:val="22"/>
              </w:rPr>
            </w:pPr>
          </w:p>
        </w:tc>
      </w:tr>
    </w:tbl>
    <w:p w:rsidR="00D80FE0" w:rsidRPr="0047542D" w:rsidRDefault="001F2779" w:rsidP="00D80FE0">
      <w:pPr>
        <w:ind w:left="5387"/>
        <w:rPr>
          <w:b/>
          <w:sz w:val="24"/>
          <w:szCs w:val="24"/>
        </w:rPr>
      </w:pPr>
      <w:r>
        <w:rPr>
          <w:rStyle w:val="11"/>
          <w:szCs w:val="24"/>
        </w:rPr>
        <w:t>Главе администрации Невского района Санкт-Петербурга</w:t>
      </w:r>
    </w:p>
    <w:p w:rsidR="00D80FE0" w:rsidRPr="0047542D" w:rsidRDefault="00D80FE0" w:rsidP="00D80FE0">
      <w:pPr>
        <w:ind w:left="5387"/>
        <w:rPr>
          <w:b/>
          <w:sz w:val="24"/>
          <w:szCs w:val="24"/>
        </w:rPr>
      </w:pPr>
    </w:p>
    <w:p w:rsidR="00D80FE0" w:rsidRPr="0047542D" w:rsidRDefault="001F2779" w:rsidP="00D80FE0">
      <w:pPr>
        <w:ind w:left="5387"/>
        <w:rPr>
          <w:b/>
          <w:sz w:val="24"/>
          <w:szCs w:val="24"/>
          <w:lang/>
        </w:rPr>
      </w:pPr>
      <w:proofErr w:type="spellStart"/>
      <w:r>
        <w:rPr>
          <w:rStyle w:val="23"/>
          <w:szCs w:val="24"/>
        </w:rPr>
        <w:t>А.В.Гульчуку</w:t>
      </w:r>
      <w:proofErr w:type="spellEnd"/>
    </w:p>
    <w:p w:rsidR="00D80FE0" w:rsidRDefault="00D80FE0" w:rsidP="00D80FE0"/>
    <w:p w:rsidR="00D80FE0" w:rsidRPr="00DF3DE9" w:rsidRDefault="00D80FE0" w:rsidP="00D80FE0">
      <w:pPr>
        <w:tabs>
          <w:tab w:val="left" w:pos="3686"/>
          <w:tab w:val="left" w:pos="3969"/>
          <w:tab w:val="left" w:pos="4111"/>
          <w:tab w:val="left" w:pos="4253"/>
        </w:tabs>
        <w:spacing w:line="480" w:lineRule="auto"/>
        <w:ind w:left="6663"/>
        <w:rPr>
          <w:b/>
          <w:bCs/>
          <w:sz w:val="26"/>
          <w:szCs w:val="26"/>
          <w:lang w:eastAsia="en-US"/>
        </w:rPr>
      </w:pPr>
    </w:p>
    <w:p w:rsidR="00D80FE0" w:rsidRPr="00DF3DE9" w:rsidRDefault="00D80FE0" w:rsidP="00D80FE0">
      <w:pPr>
        <w:tabs>
          <w:tab w:val="left" w:pos="4536"/>
        </w:tabs>
        <w:rPr>
          <w:b/>
          <w:bCs/>
          <w:vanish/>
          <w:color w:val="FF0000"/>
          <w:sz w:val="26"/>
          <w:szCs w:val="26"/>
          <w:lang w:eastAsia="en-US"/>
        </w:rPr>
      </w:pPr>
      <w:r w:rsidRPr="00DF3DE9">
        <w:rPr>
          <w:b/>
          <w:bCs/>
          <w:vanish/>
          <w:color w:val="FF0000"/>
          <w:sz w:val="26"/>
          <w:szCs w:val="26"/>
          <w:lang w:eastAsia="en-US"/>
        </w:rPr>
        <w:t xml:space="preserve"> </w:t>
      </w:r>
    </w:p>
    <w:p w:rsidR="00D80FE0" w:rsidRPr="00DF3DE9" w:rsidRDefault="00D80FE0" w:rsidP="00D80FE0">
      <w:pPr>
        <w:ind w:left="6663"/>
        <w:rPr>
          <w:b/>
          <w:bCs/>
          <w:sz w:val="26"/>
          <w:szCs w:val="26"/>
          <w:lang w:eastAsia="en-US"/>
        </w:rPr>
      </w:pPr>
    </w:p>
    <w:p w:rsidR="00D80FE0" w:rsidRPr="00DF3DE9" w:rsidRDefault="00D80FE0" w:rsidP="00D80FE0">
      <w:pPr>
        <w:ind w:left="6663"/>
        <w:rPr>
          <w:b/>
          <w:bCs/>
          <w:sz w:val="26"/>
          <w:szCs w:val="26"/>
          <w:lang w:eastAsia="en-US"/>
        </w:rPr>
      </w:pPr>
    </w:p>
    <w:p w:rsidR="00D80FE0" w:rsidRPr="00DF3DE9" w:rsidRDefault="00D80FE0" w:rsidP="00D80FE0">
      <w:pPr>
        <w:rPr>
          <w:b/>
          <w:sz w:val="26"/>
        </w:rPr>
      </w:pPr>
    </w:p>
    <w:p w:rsidR="00D80FE0" w:rsidRPr="00DF3DE9" w:rsidRDefault="00D80FE0" w:rsidP="00D80FE0">
      <w:pPr>
        <w:rPr>
          <w:sz w:val="26"/>
        </w:rPr>
      </w:pPr>
    </w:p>
    <w:p w:rsidR="00D80FE0" w:rsidRDefault="00D80FE0" w:rsidP="00D80FE0">
      <w:pPr>
        <w:rPr>
          <w:sz w:val="24"/>
          <w:szCs w:val="24"/>
        </w:rPr>
      </w:pPr>
    </w:p>
    <w:p w:rsidR="00D80FE0" w:rsidRDefault="00D80FE0" w:rsidP="00D80FE0">
      <w:pPr>
        <w:rPr>
          <w:sz w:val="24"/>
          <w:szCs w:val="24"/>
        </w:rPr>
      </w:pPr>
    </w:p>
    <w:p w:rsidR="00D80FE0" w:rsidRDefault="00D80FE0" w:rsidP="00D80FE0">
      <w:pPr>
        <w:rPr>
          <w:sz w:val="24"/>
          <w:szCs w:val="24"/>
        </w:rPr>
      </w:pPr>
    </w:p>
    <w:p w:rsidR="00D80FE0" w:rsidRDefault="00D80FE0" w:rsidP="00D80FE0">
      <w:pPr>
        <w:rPr>
          <w:sz w:val="24"/>
          <w:szCs w:val="24"/>
        </w:rPr>
      </w:pPr>
    </w:p>
    <w:p w:rsidR="00D80FE0" w:rsidRPr="0047542D" w:rsidRDefault="00D80FE0" w:rsidP="00D80FE0">
      <w:pPr>
        <w:rPr>
          <w:sz w:val="24"/>
          <w:szCs w:val="24"/>
        </w:rPr>
      </w:pPr>
      <w:r w:rsidRPr="0047542D">
        <w:rPr>
          <w:sz w:val="24"/>
          <w:szCs w:val="24"/>
        </w:rPr>
        <w:t xml:space="preserve">О потребности в </w:t>
      </w:r>
      <w:r>
        <w:rPr>
          <w:sz w:val="24"/>
          <w:szCs w:val="24"/>
        </w:rPr>
        <w:t>подключении</w:t>
      </w:r>
    </w:p>
    <w:p w:rsidR="00D80FE0" w:rsidRPr="00DF3DE9" w:rsidRDefault="00D80FE0" w:rsidP="00D80FE0">
      <w:pPr>
        <w:rPr>
          <w:sz w:val="26"/>
        </w:rPr>
      </w:pPr>
    </w:p>
    <w:p w:rsidR="00D80FE0" w:rsidRPr="0047542D" w:rsidRDefault="00D80FE0" w:rsidP="00D80FE0">
      <w:pPr>
        <w:rPr>
          <w:sz w:val="24"/>
          <w:szCs w:val="24"/>
        </w:rPr>
      </w:pPr>
    </w:p>
    <w:p w:rsidR="00D80FE0" w:rsidRPr="0047542D" w:rsidRDefault="001F2779" w:rsidP="00D80FE0">
      <w:pPr>
        <w:jc w:val="center"/>
        <w:rPr>
          <w:b/>
          <w:sz w:val="24"/>
          <w:szCs w:val="24"/>
          <w:lang/>
        </w:rPr>
      </w:pPr>
      <w:r>
        <w:rPr>
          <w:b/>
          <w:bCs/>
          <w:color w:val="000000"/>
          <w:spacing w:val="-1"/>
          <w:sz w:val="24"/>
          <w:szCs w:val="24"/>
        </w:rPr>
        <w:t>Уважаемый Алексей Владимирович!</w:t>
      </w:r>
    </w:p>
    <w:p w:rsidR="00D80FE0" w:rsidRPr="0047542D" w:rsidRDefault="00D80FE0" w:rsidP="00D80FE0">
      <w:pPr>
        <w:shd w:val="clear" w:color="auto" w:fill="FFFFFF"/>
        <w:jc w:val="center"/>
        <w:rPr>
          <w:b/>
          <w:sz w:val="24"/>
          <w:szCs w:val="24"/>
        </w:rPr>
      </w:pPr>
    </w:p>
    <w:p w:rsidR="00D80FE0" w:rsidRPr="0047542D" w:rsidRDefault="00E5488F" w:rsidP="00D80FE0">
      <w:pPr>
        <w:ind w:right="-1" w:firstLine="539"/>
        <w:jc w:val="both"/>
        <w:rPr>
          <w:sz w:val="24"/>
          <w:szCs w:val="24"/>
        </w:rPr>
      </w:pPr>
      <w:r w:rsidRPr="00E5488F">
        <w:rPr>
          <w:sz w:val="24"/>
          <w:szCs w:val="24"/>
          <w:highlight w:val="yellow"/>
        </w:rPr>
        <w:t>Заполнить наименование учреждения</w:t>
      </w:r>
      <w:r w:rsidRPr="00E5488F">
        <w:rPr>
          <w:sz w:val="24"/>
          <w:szCs w:val="24"/>
        </w:rPr>
        <w:t xml:space="preserve"> </w:t>
      </w:r>
      <w:r w:rsidR="00D80FE0" w:rsidRPr="0047542D">
        <w:rPr>
          <w:sz w:val="24"/>
          <w:szCs w:val="24"/>
        </w:rPr>
        <w:t xml:space="preserve">направляет информацию о потребности </w:t>
      </w:r>
      <w:sdt>
        <w:sdtPr>
          <w:rPr>
            <w:sz w:val="24"/>
            <w:szCs w:val="24"/>
          </w:rPr>
          <w:id w:val="1409500908"/>
          <w:lock w:val="contentLocked"/>
          <w:placeholder>
            <w:docPart w:val="46DF4CA9ED0445DABAE7F23FB74680E4"/>
          </w:placeholder>
          <w:text/>
        </w:sdtPr>
        <w:sdtContent>
          <w:r w:rsidR="00D80FE0" w:rsidRPr="0047542D">
            <w:rPr>
              <w:sz w:val="24"/>
              <w:szCs w:val="24"/>
            </w:rPr>
            <w:t>в подключении к Единой мультисервисной телекоммуникационной сети исполнительных органов государственной власти Санкт-Петербурга (далее – ЕМТС).</w:t>
          </w:r>
        </w:sdtContent>
      </w:sdt>
    </w:p>
    <w:p w:rsidR="00D80FE0" w:rsidRPr="0047542D" w:rsidRDefault="00D80FE0" w:rsidP="00D80FE0">
      <w:pPr>
        <w:ind w:right="-1" w:firstLine="539"/>
        <w:jc w:val="both"/>
        <w:rPr>
          <w:sz w:val="24"/>
          <w:szCs w:val="24"/>
        </w:rPr>
      </w:pPr>
    </w:p>
    <w:p w:rsidR="00D80FE0" w:rsidRPr="0047542D" w:rsidRDefault="00D80FE0" w:rsidP="00D80FE0">
      <w:pPr>
        <w:ind w:right="-1" w:firstLine="539"/>
        <w:jc w:val="both"/>
        <w:rPr>
          <w:sz w:val="24"/>
          <w:szCs w:val="24"/>
        </w:rPr>
      </w:pPr>
    </w:p>
    <w:p w:rsidR="00D80FE0" w:rsidRPr="0047542D" w:rsidRDefault="00702012" w:rsidP="00D80FE0">
      <w:pPr>
        <w:keepNext/>
        <w:keepLines/>
        <w:ind w:left="1843" w:hanging="1843"/>
        <w:contextualSpacing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520550112"/>
          <w:lock w:val="contentLocked"/>
          <w:placeholder>
            <w:docPart w:val="54D13F0587FD445AA12FDD3D4D17E596"/>
          </w:placeholder>
          <w:text/>
        </w:sdtPr>
        <w:sdtContent>
          <w:r w:rsidR="00D80FE0" w:rsidRPr="0047542D">
            <w:rPr>
              <w:sz w:val="24"/>
              <w:szCs w:val="24"/>
            </w:rPr>
            <w:t>Приложение:</w:t>
          </w:r>
        </w:sdtContent>
      </w:sdt>
      <w:r w:rsidR="00D80FE0" w:rsidRPr="0047542D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515991811"/>
          <w:lock w:val="contentLocked"/>
          <w:placeholder>
            <w:docPart w:val="DD2599858F5741318D0473067E038C35"/>
          </w:placeholder>
          <w:text/>
        </w:sdtPr>
        <w:sdtContent>
          <w:r w:rsidR="00D80FE0" w:rsidRPr="0047542D">
            <w:rPr>
              <w:sz w:val="24"/>
              <w:szCs w:val="24"/>
            </w:rPr>
            <w:t>Потребность в подключении к ЕМТС</w:t>
          </w:r>
        </w:sdtContent>
      </w:sdt>
      <w:r w:rsidR="00D80FE0" w:rsidRPr="0047542D">
        <w:rPr>
          <w:sz w:val="24"/>
          <w:szCs w:val="24"/>
        </w:rPr>
        <w:t xml:space="preserve"> на _ л. в 1 экз.</w:t>
      </w:r>
    </w:p>
    <w:p w:rsidR="00D80FE0" w:rsidRPr="0047542D" w:rsidRDefault="00D80FE0" w:rsidP="00D80FE0">
      <w:pPr>
        <w:ind w:right="-1" w:firstLine="539"/>
        <w:jc w:val="both"/>
        <w:rPr>
          <w:sz w:val="24"/>
          <w:szCs w:val="24"/>
        </w:rPr>
      </w:pPr>
    </w:p>
    <w:p w:rsidR="00D80FE0" w:rsidRPr="00D80FE0" w:rsidRDefault="00D80FE0" w:rsidP="00D80FE0">
      <w:pPr>
        <w:ind w:right="-1" w:firstLine="539"/>
        <w:jc w:val="both"/>
        <w:rPr>
          <w:sz w:val="24"/>
          <w:szCs w:val="24"/>
        </w:rPr>
      </w:pPr>
    </w:p>
    <w:p w:rsidR="00D80FE0" w:rsidRPr="00D80FE0" w:rsidRDefault="00D80FE0" w:rsidP="00D80FE0">
      <w:pPr>
        <w:ind w:right="-1" w:firstLine="539"/>
        <w:jc w:val="both"/>
        <w:rPr>
          <w:sz w:val="24"/>
          <w:szCs w:val="24"/>
        </w:rPr>
      </w:pPr>
    </w:p>
    <w:p w:rsidR="00D80FE0" w:rsidRPr="00D80FE0" w:rsidRDefault="00D80FE0" w:rsidP="00D80FE0">
      <w:pPr>
        <w:tabs>
          <w:tab w:val="left" w:pos="7797"/>
        </w:tabs>
        <w:ind w:right="-570"/>
        <w:jc w:val="both"/>
        <w:rPr>
          <w:b/>
          <w:sz w:val="24"/>
          <w:szCs w:val="24"/>
        </w:rPr>
      </w:pPr>
      <w:r w:rsidRPr="00D80FE0">
        <w:rPr>
          <w:b/>
          <w:sz w:val="24"/>
          <w:szCs w:val="24"/>
        </w:rPr>
        <w:t>__________________________</w:t>
      </w:r>
      <w:r w:rsidRPr="00D80FE0">
        <w:rPr>
          <w:b/>
          <w:sz w:val="24"/>
          <w:szCs w:val="24"/>
        </w:rPr>
        <w:tab/>
        <w:t>______________</w:t>
      </w:r>
    </w:p>
    <w:p w:rsidR="00D80FE0" w:rsidRPr="00D80FE0" w:rsidRDefault="00D80FE0" w:rsidP="00D80FE0">
      <w:pPr>
        <w:ind w:right="-428"/>
        <w:jc w:val="center"/>
        <w:rPr>
          <w:color w:val="808080"/>
          <w:sz w:val="24"/>
          <w:szCs w:val="24"/>
        </w:rPr>
      </w:pPr>
      <w:r w:rsidRPr="00D80FE0">
        <w:rPr>
          <w:color w:val="808080"/>
          <w:sz w:val="24"/>
          <w:szCs w:val="24"/>
        </w:rPr>
        <w:t xml:space="preserve">               (руководитель организации-получателя)</w:t>
      </w:r>
    </w:p>
    <w:p w:rsidR="00842FE6" w:rsidRDefault="00842FE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80FE0" w:rsidRDefault="00D80FE0" w:rsidP="00D80FE0">
      <w:pPr>
        <w:ind w:right="-1"/>
        <w:jc w:val="both"/>
        <w:rPr>
          <w:sz w:val="26"/>
          <w:szCs w:val="26"/>
        </w:rPr>
        <w:sectPr w:rsidR="00D80FE0" w:rsidSect="003E4FBA">
          <w:footerReference w:type="first" r:id="rId8"/>
          <w:pgSz w:w="11907" w:h="16840" w:code="9"/>
          <w:pgMar w:top="1134" w:right="850" w:bottom="1134" w:left="1701" w:header="720" w:footer="284" w:gutter="0"/>
          <w:cols w:space="720"/>
          <w:titlePg/>
          <w:docGrid w:linePitch="272"/>
        </w:sectPr>
      </w:pPr>
    </w:p>
    <w:p w:rsidR="00311562" w:rsidRPr="00125AE0" w:rsidRDefault="00311562" w:rsidP="00311562">
      <w:pPr>
        <w:ind w:right="-1"/>
        <w:jc w:val="center"/>
        <w:rPr>
          <w:b/>
          <w:sz w:val="24"/>
          <w:szCs w:val="24"/>
        </w:rPr>
      </w:pPr>
      <w:r w:rsidRPr="00125AE0">
        <w:rPr>
          <w:b/>
          <w:sz w:val="24"/>
          <w:szCs w:val="24"/>
        </w:rPr>
        <w:lastRenderedPageBreak/>
        <w:t>ПОТРЕБНОСТЬ</w:t>
      </w:r>
    </w:p>
    <w:p w:rsidR="00311562" w:rsidRPr="00125AE0" w:rsidRDefault="00311562" w:rsidP="00311562">
      <w:pPr>
        <w:ind w:right="-1"/>
        <w:jc w:val="center"/>
        <w:rPr>
          <w:b/>
          <w:sz w:val="24"/>
          <w:szCs w:val="24"/>
        </w:rPr>
      </w:pPr>
      <w:r w:rsidRPr="00125AE0">
        <w:rPr>
          <w:b/>
          <w:sz w:val="24"/>
          <w:szCs w:val="24"/>
        </w:rPr>
        <w:t xml:space="preserve">в подключении к Единой мультисервисной телекоммуникационной сети </w:t>
      </w:r>
    </w:p>
    <w:p w:rsidR="000C19DF" w:rsidRPr="00125AE0" w:rsidRDefault="00311562" w:rsidP="00311562">
      <w:pPr>
        <w:ind w:right="-1"/>
        <w:jc w:val="center"/>
        <w:rPr>
          <w:b/>
          <w:sz w:val="24"/>
          <w:szCs w:val="24"/>
        </w:rPr>
      </w:pPr>
      <w:r w:rsidRPr="00125AE0">
        <w:rPr>
          <w:b/>
          <w:sz w:val="24"/>
          <w:szCs w:val="24"/>
        </w:rPr>
        <w:t>исполнительных органов государственной власти Санкт-Петербурга</w:t>
      </w:r>
    </w:p>
    <w:p w:rsidR="00EE6E22" w:rsidRDefault="00EE6E22" w:rsidP="00EE6E22">
      <w:pPr>
        <w:ind w:right="-1" w:firstLine="539"/>
        <w:jc w:val="center"/>
        <w:rPr>
          <w:sz w:val="26"/>
          <w:szCs w:val="26"/>
        </w:rPr>
      </w:pPr>
    </w:p>
    <w:tbl>
      <w:tblPr>
        <w:tblStyle w:val="GridTableLight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559"/>
        <w:gridCol w:w="992"/>
        <w:gridCol w:w="1701"/>
        <w:gridCol w:w="3402"/>
        <w:gridCol w:w="2552"/>
        <w:gridCol w:w="2126"/>
        <w:gridCol w:w="1984"/>
      </w:tblGrid>
      <w:tr w:rsidR="002A34B8" w:rsidRPr="00856786" w:rsidTr="002A34B8">
        <w:trPr>
          <w:trHeight w:val="982"/>
        </w:trPr>
        <w:tc>
          <w:tcPr>
            <w:tcW w:w="534" w:type="dxa"/>
            <w:vAlign w:val="center"/>
            <w:hideMark/>
          </w:tcPr>
          <w:p w:rsidR="002A34B8" w:rsidRPr="00856786" w:rsidRDefault="002A34B8" w:rsidP="00166498">
            <w:pPr>
              <w:jc w:val="center"/>
              <w:rPr>
                <w:b/>
                <w:bCs/>
                <w:sz w:val="16"/>
                <w:szCs w:val="16"/>
              </w:rPr>
            </w:pPr>
            <w:r w:rsidRPr="00856786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559" w:type="dxa"/>
            <w:vAlign w:val="center"/>
          </w:tcPr>
          <w:p w:rsidR="002A34B8" w:rsidRPr="007253F5" w:rsidRDefault="002A34B8" w:rsidP="002A34B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4B8">
              <w:rPr>
                <w:b/>
                <w:bCs/>
                <w:sz w:val="16"/>
                <w:szCs w:val="16"/>
              </w:rPr>
              <w:t>Полное наименование объекта</w:t>
            </w:r>
          </w:p>
        </w:tc>
        <w:tc>
          <w:tcPr>
            <w:tcW w:w="992" w:type="dxa"/>
            <w:vAlign w:val="center"/>
            <w:hideMark/>
          </w:tcPr>
          <w:p w:rsidR="002A34B8" w:rsidRPr="00856786" w:rsidRDefault="002A34B8" w:rsidP="00166498">
            <w:pPr>
              <w:jc w:val="center"/>
              <w:rPr>
                <w:b/>
                <w:bCs/>
                <w:sz w:val="16"/>
                <w:szCs w:val="16"/>
              </w:rPr>
            </w:pPr>
            <w:r w:rsidRPr="007253F5">
              <w:rPr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1701" w:type="dxa"/>
            <w:vAlign w:val="center"/>
          </w:tcPr>
          <w:p w:rsidR="002A34B8" w:rsidRPr="007253F5" w:rsidRDefault="002A34B8" w:rsidP="00166498">
            <w:pPr>
              <w:jc w:val="center"/>
              <w:rPr>
                <w:b/>
                <w:bCs/>
                <w:sz w:val="16"/>
                <w:szCs w:val="16"/>
              </w:rPr>
            </w:pPr>
            <w:r w:rsidRPr="00856786">
              <w:rPr>
                <w:b/>
                <w:bCs/>
                <w:sz w:val="16"/>
                <w:szCs w:val="16"/>
              </w:rPr>
              <w:t>Фактический адрес подключения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2A34B8">
              <w:rPr>
                <w:b/>
                <w:bCs/>
                <w:sz w:val="16"/>
                <w:szCs w:val="16"/>
              </w:rPr>
              <w:t>по РГИС</w:t>
            </w:r>
          </w:p>
        </w:tc>
        <w:tc>
          <w:tcPr>
            <w:tcW w:w="3402" w:type="dxa"/>
            <w:vAlign w:val="center"/>
          </w:tcPr>
          <w:p w:rsidR="002A34B8" w:rsidRPr="007253F5" w:rsidRDefault="002A34B8" w:rsidP="00166498">
            <w:pPr>
              <w:jc w:val="center"/>
              <w:rPr>
                <w:b/>
                <w:bCs/>
                <w:sz w:val="16"/>
                <w:szCs w:val="16"/>
              </w:rPr>
            </w:pPr>
            <w:r w:rsidRPr="007253F5">
              <w:rPr>
                <w:b/>
                <w:bCs/>
                <w:sz w:val="16"/>
                <w:szCs w:val="16"/>
              </w:rPr>
              <w:t>Учетный номер РГИС</w:t>
            </w:r>
            <w:r w:rsidRPr="007253F5">
              <w:rPr>
                <w:rStyle w:val="aa"/>
                <w:b/>
                <w:bCs/>
                <w:sz w:val="16"/>
                <w:szCs w:val="16"/>
              </w:rPr>
              <w:footnoteReference w:id="1"/>
            </w:r>
          </w:p>
        </w:tc>
        <w:tc>
          <w:tcPr>
            <w:tcW w:w="2552" w:type="dxa"/>
            <w:vAlign w:val="center"/>
            <w:hideMark/>
          </w:tcPr>
          <w:p w:rsidR="002A34B8" w:rsidRPr="007253F5" w:rsidRDefault="002A34B8" w:rsidP="00166498">
            <w:pPr>
              <w:jc w:val="center"/>
              <w:rPr>
                <w:b/>
                <w:bCs/>
                <w:sz w:val="16"/>
                <w:szCs w:val="16"/>
              </w:rPr>
            </w:pPr>
            <w:r w:rsidRPr="00166498">
              <w:rPr>
                <w:b/>
                <w:bCs/>
                <w:sz w:val="16"/>
                <w:szCs w:val="16"/>
              </w:rPr>
              <w:t>Контакты (должность, ФИО, телефон, эл. почта)</w:t>
            </w:r>
          </w:p>
        </w:tc>
        <w:tc>
          <w:tcPr>
            <w:tcW w:w="2126" w:type="dxa"/>
            <w:vAlign w:val="center"/>
            <w:hideMark/>
          </w:tcPr>
          <w:p w:rsidR="002A34B8" w:rsidRPr="007253F5" w:rsidRDefault="002A34B8" w:rsidP="00166498">
            <w:pPr>
              <w:jc w:val="center"/>
              <w:rPr>
                <w:b/>
                <w:bCs/>
                <w:sz w:val="16"/>
                <w:szCs w:val="16"/>
              </w:rPr>
            </w:pPr>
            <w:r w:rsidRPr="007253F5">
              <w:rPr>
                <w:b/>
                <w:bCs/>
                <w:sz w:val="16"/>
                <w:szCs w:val="16"/>
              </w:rPr>
              <w:t>Провайдер</w:t>
            </w:r>
          </w:p>
        </w:tc>
        <w:tc>
          <w:tcPr>
            <w:tcW w:w="1984" w:type="dxa"/>
            <w:vAlign w:val="center"/>
            <w:hideMark/>
          </w:tcPr>
          <w:p w:rsidR="002A34B8" w:rsidRPr="007253F5" w:rsidRDefault="002A34B8" w:rsidP="00166498">
            <w:pPr>
              <w:jc w:val="center"/>
              <w:rPr>
                <w:b/>
                <w:bCs/>
                <w:sz w:val="16"/>
                <w:szCs w:val="16"/>
              </w:rPr>
            </w:pPr>
            <w:r w:rsidRPr="007253F5">
              <w:rPr>
                <w:b/>
                <w:bCs/>
                <w:sz w:val="16"/>
                <w:szCs w:val="16"/>
              </w:rPr>
              <w:t>Примечание</w:t>
            </w:r>
            <w:r w:rsidRPr="007253F5">
              <w:rPr>
                <w:rStyle w:val="aa"/>
                <w:b/>
                <w:bCs/>
              </w:rPr>
              <w:footnoteReference w:id="2"/>
            </w:r>
          </w:p>
        </w:tc>
      </w:tr>
      <w:tr w:rsidR="002A34B8" w:rsidRPr="00856786" w:rsidTr="002A34B8">
        <w:trPr>
          <w:trHeight w:val="250"/>
        </w:trPr>
        <w:tc>
          <w:tcPr>
            <w:tcW w:w="534" w:type="dxa"/>
            <w:vAlign w:val="center"/>
          </w:tcPr>
          <w:p w:rsidR="002A34B8" w:rsidRPr="00856786" w:rsidRDefault="002A34B8" w:rsidP="002A34B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2A34B8" w:rsidRDefault="002A34B8" w:rsidP="002A34B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2A34B8" w:rsidRPr="00856786" w:rsidRDefault="002A34B8" w:rsidP="002A34B8">
            <w:pPr>
              <w:jc w:val="center"/>
              <w:rPr>
                <w:b/>
                <w:bCs/>
                <w:sz w:val="16"/>
                <w:szCs w:val="16"/>
              </w:rPr>
            </w:pPr>
            <w:r w:rsidRPr="007253F5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A34B8" w:rsidRPr="00DE73A5" w:rsidRDefault="002A34B8" w:rsidP="002A34B8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:rsidR="002A34B8" w:rsidRPr="00856786" w:rsidRDefault="002A34B8" w:rsidP="002A34B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552" w:type="dxa"/>
            <w:vAlign w:val="center"/>
          </w:tcPr>
          <w:p w:rsidR="002A34B8" w:rsidRPr="00856786" w:rsidRDefault="002A34B8" w:rsidP="002A34B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126" w:type="dxa"/>
            <w:vAlign w:val="center"/>
          </w:tcPr>
          <w:p w:rsidR="002A34B8" w:rsidRPr="00856786" w:rsidRDefault="002A34B8" w:rsidP="002A34B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2A34B8" w:rsidRPr="00856786" w:rsidRDefault="002A34B8" w:rsidP="002A34B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2A34B8" w:rsidRPr="00856786" w:rsidTr="002A34B8">
        <w:trPr>
          <w:trHeight w:val="420"/>
        </w:trPr>
        <w:tc>
          <w:tcPr>
            <w:tcW w:w="534" w:type="dxa"/>
          </w:tcPr>
          <w:p w:rsidR="002A34B8" w:rsidRPr="00A00E42" w:rsidRDefault="002A34B8" w:rsidP="002A34B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:rsidR="002A34B8" w:rsidRPr="00A00E42" w:rsidRDefault="002A34B8" w:rsidP="002A34B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2A34B8" w:rsidRPr="00A00E42" w:rsidRDefault="002A34B8" w:rsidP="002A34B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2A34B8" w:rsidRPr="00DE73A5" w:rsidRDefault="002A34B8" w:rsidP="002A34B8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402" w:type="dxa"/>
          </w:tcPr>
          <w:p w:rsidR="002A34B8" w:rsidRPr="00A00E42" w:rsidRDefault="002A34B8" w:rsidP="002A34B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:rsidR="002A34B8" w:rsidRPr="00A00E42" w:rsidRDefault="002A34B8" w:rsidP="002A34B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:rsidR="002A34B8" w:rsidRPr="00A00E42" w:rsidRDefault="002A34B8" w:rsidP="002A34B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</w:tcPr>
          <w:p w:rsidR="002A34B8" w:rsidRPr="00A00E42" w:rsidRDefault="002A34B8" w:rsidP="002A34B8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E1281E" w:rsidRDefault="00E1281E" w:rsidP="00703025">
      <w:pPr>
        <w:ind w:right="-1" w:firstLine="539"/>
        <w:jc w:val="both"/>
        <w:rPr>
          <w:sz w:val="26"/>
          <w:szCs w:val="26"/>
        </w:rPr>
      </w:pPr>
    </w:p>
    <w:p w:rsidR="00311562" w:rsidRDefault="00311562" w:rsidP="00703025">
      <w:pPr>
        <w:ind w:right="-1" w:firstLine="539"/>
        <w:jc w:val="both"/>
        <w:rPr>
          <w:sz w:val="26"/>
          <w:szCs w:val="26"/>
        </w:rPr>
      </w:pPr>
    </w:p>
    <w:p w:rsidR="00311562" w:rsidRDefault="00311562" w:rsidP="00703025">
      <w:pPr>
        <w:ind w:right="-1" w:firstLine="539"/>
        <w:jc w:val="both"/>
        <w:rPr>
          <w:sz w:val="26"/>
          <w:szCs w:val="26"/>
        </w:rPr>
      </w:pPr>
    </w:p>
    <w:p w:rsidR="00311562" w:rsidRPr="00A37868" w:rsidRDefault="00311562" w:rsidP="00311562">
      <w:pPr>
        <w:tabs>
          <w:tab w:val="left" w:pos="12758"/>
        </w:tabs>
        <w:ind w:left="-567" w:right="-57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</w:t>
      </w:r>
      <w:r w:rsidRPr="008E6029">
        <w:rPr>
          <w:b/>
          <w:sz w:val="24"/>
          <w:szCs w:val="24"/>
        </w:rPr>
        <w:tab/>
      </w:r>
      <w:r>
        <w:rPr>
          <w:b/>
          <w:sz w:val="24"/>
          <w:szCs w:val="24"/>
        </w:rPr>
        <w:t>______________</w:t>
      </w:r>
    </w:p>
    <w:p w:rsidR="00311562" w:rsidRPr="00125AE0" w:rsidRDefault="00311562" w:rsidP="00311562">
      <w:pPr>
        <w:ind w:right="-428"/>
        <w:jc w:val="center"/>
        <w:rPr>
          <w:color w:val="808080"/>
          <w:sz w:val="24"/>
          <w:szCs w:val="24"/>
        </w:rPr>
      </w:pPr>
      <w:r w:rsidRPr="00125AE0">
        <w:rPr>
          <w:color w:val="808080"/>
          <w:sz w:val="24"/>
          <w:szCs w:val="24"/>
        </w:rPr>
        <w:t xml:space="preserve">                              (руководитель организации-получателя)</w:t>
      </w:r>
    </w:p>
    <w:p w:rsidR="00311562" w:rsidRDefault="00311562" w:rsidP="00703025">
      <w:pPr>
        <w:ind w:right="-1" w:firstLine="539"/>
        <w:jc w:val="both"/>
        <w:rPr>
          <w:sz w:val="26"/>
          <w:szCs w:val="26"/>
        </w:rPr>
      </w:pPr>
    </w:p>
    <w:sectPr w:rsidR="00311562" w:rsidSect="00842FE6">
      <w:pgSz w:w="16840" w:h="11907" w:orient="landscape" w:code="9"/>
      <w:pgMar w:top="1134" w:right="1134" w:bottom="993" w:left="1134" w:header="720" w:footer="284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DAC" w:rsidRDefault="00554DAC">
      <w:r>
        <w:separator/>
      </w:r>
    </w:p>
  </w:endnote>
  <w:endnote w:type="continuationSeparator" w:id="0">
    <w:p w:rsidR="00554DAC" w:rsidRDefault="00554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BB" w:rsidRPr="006749D9" w:rsidRDefault="002D4064">
    <w:pPr>
      <w:pStyle w:val="a4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Исполнитель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DAC" w:rsidRDefault="00554DAC">
      <w:r>
        <w:separator/>
      </w:r>
    </w:p>
  </w:footnote>
  <w:footnote w:type="continuationSeparator" w:id="0">
    <w:p w:rsidR="00554DAC" w:rsidRDefault="00554DAC">
      <w:r>
        <w:continuationSeparator/>
      </w:r>
    </w:p>
  </w:footnote>
  <w:footnote w:id="1">
    <w:p w:rsidR="002A34B8" w:rsidRDefault="002A34B8" w:rsidP="00166498">
      <w:pPr>
        <w:pStyle w:val="a9"/>
      </w:pPr>
      <w:r>
        <w:t xml:space="preserve">Примечания: </w:t>
      </w:r>
    </w:p>
    <w:p w:rsidR="002A34B8" w:rsidRDefault="002A34B8" w:rsidP="00871FE9">
      <w:pPr>
        <w:pStyle w:val="a9"/>
        <w:tabs>
          <w:tab w:val="left" w:pos="284"/>
        </w:tabs>
      </w:pPr>
      <w:r w:rsidRPr="00966DB9">
        <w:footnoteRef/>
      </w:r>
      <w:r w:rsidR="00871FE9">
        <w:t>.</w:t>
      </w:r>
      <w:r w:rsidR="00871FE9">
        <w:tab/>
      </w:r>
      <w:r w:rsidRPr="00966DB9">
        <w:t>Учетный номер РГИС подключаемого объекта возможно узнать на сайте: https://rgis.spb.ru/mapui/.</w:t>
      </w:r>
    </w:p>
  </w:footnote>
  <w:footnote w:id="2">
    <w:p w:rsidR="002A34B8" w:rsidRDefault="002A34B8" w:rsidP="00871FE9">
      <w:pPr>
        <w:pStyle w:val="a9"/>
        <w:tabs>
          <w:tab w:val="left" w:pos="284"/>
        </w:tabs>
        <w:jc w:val="both"/>
      </w:pPr>
      <w:r w:rsidRPr="006964DA">
        <w:rPr>
          <w:rStyle w:val="aa"/>
          <w:vertAlign w:val="baseline"/>
        </w:rPr>
        <w:footnoteRef/>
      </w:r>
      <w:r>
        <w:t>.</w:t>
      </w:r>
      <w:r w:rsidR="00871FE9">
        <w:tab/>
      </w:r>
      <w:bookmarkStart w:id="0" w:name="_GoBack"/>
      <w:bookmarkEnd w:id="0"/>
      <w:r>
        <w:t>Е</w:t>
      </w:r>
      <w:r w:rsidRPr="006964DA">
        <w:t>сли здание Учреждения находится на капитальном ремонте</w:t>
      </w:r>
      <w:r>
        <w:t xml:space="preserve"> (или строится)</w:t>
      </w:r>
      <w:r w:rsidRPr="006964DA">
        <w:t xml:space="preserve"> или таковой планируется, указать – «капитальный ремонт</w:t>
      </w:r>
      <w:r>
        <w:t>/стройка</w:t>
      </w:r>
      <w:r w:rsidRPr="006964DA">
        <w:t>, ориентировочные сроки завершения ремонта до</w:t>
      </w:r>
      <w:r>
        <w:t> </w:t>
      </w:r>
      <w:r w:rsidRPr="006964DA">
        <w:t>__.__.202_»</w:t>
      </w:r>
      <w: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7C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32043"/>
    <w:multiLevelType w:val="hybridMultilevel"/>
    <w:tmpl w:val="E480A1B8"/>
    <w:lvl w:ilvl="0" w:tplc="FFFFFFFF">
      <w:start w:val="1"/>
      <w:numFmt w:val="bullet"/>
      <w:lvlText w:val="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FFFFFFFF">
      <w:start w:val="3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C0C6383"/>
    <w:multiLevelType w:val="hybridMultilevel"/>
    <w:tmpl w:val="0A9ED178"/>
    <w:lvl w:ilvl="0" w:tplc="A2424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C2305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CFD7D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D9836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3085DAC"/>
    <w:multiLevelType w:val="hybridMultilevel"/>
    <w:tmpl w:val="950C79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4DD065A"/>
    <w:multiLevelType w:val="hybridMultilevel"/>
    <w:tmpl w:val="EA00C6F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4DF5359"/>
    <w:multiLevelType w:val="hybridMultilevel"/>
    <w:tmpl w:val="3C108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151A3C"/>
    <w:multiLevelType w:val="hybridMultilevel"/>
    <w:tmpl w:val="E1F88C3E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1EE85CF9"/>
    <w:multiLevelType w:val="hybridMultilevel"/>
    <w:tmpl w:val="232EF616"/>
    <w:lvl w:ilvl="0" w:tplc="3822F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6EF6BC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AA116AA"/>
    <w:multiLevelType w:val="hybridMultilevel"/>
    <w:tmpl w:val="43B6FF9E"/>
    <w:lvl w:ilvl="0" w:tplc="1BE0D3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AAB3001"/>
    <w:multiLevelType w:val="hybridMultilevel"/>
    <w:tmpl w:val="8ECCBD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2C586EC0"/>
    <w:multiLevelType w:val="hybridMultilevel"/>
    <w:tmpl w:val="87FC4F7C"/>
    <w:lvl w:ilvl="0" w:tplc="8FEAA690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DB6C6AE2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2C917C3D"/>
    <w:multiLevelType w:val="hybridMultilevel"/>
    <w:tmpl w:val="E6784A2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6">
    <w:nsid w:val="2EB9238F"/>
    <w:multiLevelType w:val="hybridMultilevel"/>
    <w:tmpl w:val="837813A8"/>
    <w:lvl w:ilvl="0" w:tplc="B3204D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4A56A9A"/>
    <w:multiLevelType w:val="hybridMultilevel"/>
    <w:tmpl w:val="51FEFA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0B223E9"/>
    <w:multiLevelType w:val="hybridMultilevel"/>
    <w:tmpl w:val="4EB60662"/>
    <w:lvl w:ilvl="0" w:tplc="6FD8276E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29753C6"/>
    <w:multiLevelType w:val="singleLevel"/>
    <w:tmpl w:val="2E3ABDEE"/>
    <w:lvl w:ilvl="0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</w:abstractNum>
  <w:abstractNum w:abstractNumId="20">
    <w:nsid w:val="4FC62137"/>
    <w:multiLevelType w:val="hybridMultilevel"/>
    <w:tmpl w:val="D0D035E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52CA4D98"/>
    <w:multiLevelType w:val="hybridMultilevel"/>
    <w:tmpl w:val="09287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234C93"/>
    <w:multiLevelType w:val="hybridMultilevel"/>
    <w:tmpl w:val="B2260C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18749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664534C"/>
    <w:multiLevelType w:val="hybridMultilevel"/>
    <w:tmpl w:val="89389A8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71E3886"/>
    <w:multiLevelType w:val="singleLevel"/>
    <w:tmpl w:val="72B2A800"/>
    <w:lvl w:ilvl="0">
      <w:start w:val="1"/>
      <w:numFmt w:val="bullet"/>
      <w:lvlText w:val="-"/>
      <w:lvlJc w:val="left"/>
      <w:pPr>
        <w:tabs>
          <w:tab w:val="num" w:pos="955"/>
        </w:tabs>
        <w:ind w:left="955" w:hanging="375"/>
      </w:pPr>
      <w:rPr>
        <w:rFonts w:hint="default"/>
      </w:rPr>
    </w:lvl>
  </w:abstractNum>
  <w:abstractNum w:abstractNumId="26">
    <w:nsid w:val="67D361F8"/>
    <w:multiLevelType w:val="hybridMultilevel"/>
    <w:tmpl w:val="10A266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C4A1BD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E1B47E2"/>
    <w:multiLevelType w:val="hybridMultilevel"/>
    <w:tmpl w:val="8E3C0900"/>
    <w:lvl w:ilvl="0" w:tplc="E0440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D3F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78D3638"/>
    <w:multiLevelType w:val="hybridMultilevel"/>
    <w:tmpl w:val="7BF268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A137FD"/>
    <w:multiLevelType w:val="multilevel"/>
    <w:tmpl w:val="A4747A5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7"/>
  </w:num>
  <w:num w:numId="2">
    <w:abstractNumId w:val="11"/>
  </w:num>
  <w:num w:numId="3">
    <w:abstractNumId w:val="23"/>
  </w:num>
  <w:num w:numId="4">
    <w:abstractNumId w:val="29"/>
  </w:num>
  <w:num w:numId="5">
    <w:abstractNumId w:val="5"/>
  </w:num>
  <w:num w:numId="6">
    <w:abstractNumId w:val="4"/>
  </w:num>
  <w:num w:numId="7">
    <w:abstractNumId w:val="0"/>
  </w:num>
  <w:num w:numId="8">
    <w:abstractNumId w:val="19"/>
  </w:num>
  <w:num w:numId="9">
    <w:abstractNumId w:val="25"/>
  </w:num>
  <w:num w:numId="10">
    <w:abstractNumId w:val="3"/>
  </w:num>
  <w:num w:numId="11">
    <w:abstractNumId w:val="14"/>
  </w:num>
  <w:num w:numId="12">
    <w:abstractNumId w:val="24"/>
  </w:num>
  <w:num w:numId="13">
    <w:abstractNumId w:val="26"/>
  </w:num>
  <w:num w:numId="14">
    <w:abstractNumId w:val="1"/>
  </w:num>
  <w:num w:numId="15">
    <w:abstractNumId w:val="21"/>
  </w:num>
  <w:num w:numId="16">
    <w:abstractNumId w:val="15"/>
  </w:num>
  <w:num w:numId="17">
    <w:abstractNumId w:val="30"/>
  </w:num>
  <w:num w:numId="18">
    <w:abstractNumId w:val="17"/>
  </w:num>
  <w:num w:numId="19">
    <w:abstractNumId w:val="10"/>
  </w:num>
  <w:num w:numId="20">
    <w:abstractNumId w:val="2"/>
  </w:num>
  <w:num w:numId="21">
    <w:abstractNumId w:val="13"/>
  </w:num>
  <w:num w:numId="22">
    <w:abstractNumId w:val="9"/>
  </w:num>
  <w:num w:numId="23">
    <w:abstractNumId w:val="7"/>
  </w:num>
  <w:num w:numId="24">
    <w:abstractNumId w:val="16"/>
  </w:num>
  <w:num w:numId="25">
    <w:abstractNumId w:val="20"/>
  </w:num>
  <w:num w:numId="26">
    <w:abstractNumId w:val="8"/>
  </w:num>
  <w:num w:numId="27">
    <w:abstractNumId w:val="28"/>
  </w:num>
  <w:num w:numId="28">
    <w:abstractNumId w:val="12"/>
  </w:num>
  <w:num w:numId="29">
    <w:abstractNumId w:val="6"/>
  </w:num>
  <w:num w:numId="30">
    <w:abstractNumId w:val="18"/>
  </w:num>
  <w:num w:numId="31">
    <w:abstractNumId w:val="22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EE27CC"/>
    <w:rsid w:val="000072A7"/>
    <w:rsid w:val="0001090A"/>
    <w:rsid w:val="000204DF"/>
    <w:rsid w:val="00025150"/>
    <w:rsid w:val="00030370"/>
    <w:rsid w:val="00036D70"/>
    <w:rsid w:val="00043BCF"/>
    <w:rsid w:val="00045834"/>
    <w:rsid w:val="00050F58"/>
    <w:rsid w:val="0005550E"/>
    <w:rsid w:val="00056E5F"/>
    <w:rsid w:val="00063FD3"/>
    <w:rsid w:val="000641C3"/>
    <w:rsid w:val="000715DD"/>
    <w:rsid w:val="00087FE3"/>
    <w:rsid w:val="00090AC5"/>
    <w:rsid w:val="00090D67"/>
    <w:rsid w:val="00092B78"/>
    <w:rsid w:val="000946E0"/>
    <w:rsid w:val="000A366B"/>
    <w:rsid w:val="000A7DB2"/>
    <w:rsid w:val="000C0923"/>
    <w:rsid w:val="000C19DF"/>
    <w:rsid w:val="000C4E89"/>
    <w:rsid w:val="000C54EB"/>
    <w:rsid w:val="000D3FA7"/>
    <w:rsid w:val="000E7A26"/>
    <w:rsid w:val="000F4187"/>
    <w:rsid w:val="00125AE0"/>
    <w:rsid w:val="00141DF5"/>
    <w:rsid w:val="00142C3D"/>
    <w:rsid w:val="00145F7D"/>
    <w:rsid w:val="00166498"/>
    <w:rsid w:val="00167510"/>
    <w:rsid w:val="00170287"/>
    <w:rsid w:val="00180114"/>
    <w:rsid w:val="0018117A"/>
    <w:rsid w:val="00184748"/>
    <w:rsid w:val="001A693E"/>
    <w:rsid w:val="001B1701"/>
    <w:rsid w:val="001E0878"/>
    <w:rsid w:val="001E0F53"/>
    <w:rsid w:val="001E3250"/>
    <w:rsid w:val="001E463D"/>
    <w:rsid w:val="001E604D"/>
    <w:rsid w:val="001F2779"/>
    <w:rsid w:val="001F291E"/>
    <w:rsid w:val="001F2DB2"/>
    <w:rsid w:val="00206B58"/>
    <w:rsid w:val="00233C1F"/>
    <w:rsid w:val="00244768"/>
    <w:rsid w:val="002505B0"/>
    <w:rsid w:val="00250C6E"/>
    <w:rsid w:val="0025373D"/>
    <w:rsid w:val="00257E00"/>
    <w:rsid w:val="00272404"/>
    <w:rsid w:val="00273F31"/>
    <w:rsid w:val="002767E9"/>
    <w:rsid w:val="00277568"/>
    <w:rsid w:val="002805EF"/>
    <w:rsid w:val="00282244"/>
    <w:rsid w:val="002847F3"/>
    <w:rsid w:val="002909B5"/>
    <w:rsid w:val="00292EE3"/>
    <w:rsid w:val="002A34B8"/>
    <w:rsid w:val="002A6FD2"/>
    <w:rsid w:val="002B0308"/>
    <w:rsid w:val="002B3FFE"/>
    <w:rsid w:val="002B71C5"/>
    <w:rsid w:val="002B7280"/>
    <w:rsid w:val="002C233E"/>
    <w:rsid w:val="002C37CA"/>
    <w:rsid w:val="002C5970"/>
    <w:rsid w:val="002D2F94"/>
    <w:rsid w:val="002D4064"/>
    <w:rsid w:val="002D4744"/>
    <w:rsid w:val="002D4F0C"/>
    <w:rsid w:val="002D7E83"/>
    <w:rsid w:val="002E4BB5"/>
    <w:rsid w:val="002F7223"/>
    <w:rsid w:val="002F760B"/>
    <w:rsid w:val="002F7718"/>
    <w:rsid w:val="003046D7"/>
    <w:rsid w:val="00307BF0"/>
    <w:rsid w:val="00311562"/>
    <w:rsid w:val="00313E0F"/>
    <w:rsid w:val="003257B3"/>
    <w:rsid w:val="00331C53"/>
    <w:rsid w:val="00333365"/>
    <w:rsid w:val="00333D68"/>
    <w:rsid w:val="00334979"/>
    <w:rsid w:val="00342ABD"/>
    <w:rsid w:val="003445C2"/>
    <w:rsid w:val="00344F3C"/>
    <w:rsid w:val="00351333"/>
    <w:rsid w:val="00356EAC"/>
    <w:rsid w:val="00357DF1"/>
    <w:rsid w:val="00360FD7"/>
    <w:rsid w:val="003616DF"/>
    <w:rsid w:val="00361967"/>
    <w:rsid w:val="003737E6"/>
    <w:rsid w:val="0038484A"/>
    <w:rsid w:val="00385C3D"/>
    <w:rsid w:val="00392121"/>
    <w:rsid w:val="00397E75"/>
    <w:rsid w:val="003B3CE9"/>
    <w:rsid w:val="003B48F4"/>
    <w:rsid w:val="003C0E43"/>
    <w:rsid w:val="003C30A1"/>
    <w:rsid w:val="003C729F"/>
    <w:rsid w:val="003D6202"/>
    <w:rsid w:val="003D6DB2"/>
    <w:rsid w:val="003E4FBA"/>
    <w:rsid w:val="003F2D6E"/>
    <w:rsid w:val="00404AF1"/>
    <w:rsid w:val="00404E30"/>
    <w:rsid w:val="00417766"/>
    <w:rsid w:val="00420044"/>
    <w:rsid w:val="00424BD7"/>
    <w:rsid w:val="0042609D"/>
    <w:rsid w:val="00431B50"/>
    <w:rsid w:val="00442F77"/>
    <w:rsid w:val="00447E87"/>
    <w:rsid w:val="00452859"/>
    <w:rsid w:val="004744A7"/>
    <w:rsid w:val="004844B0"/>
    <w:rsid w:val="004A6340"/>
    <w:rsid w:val="004A7C5B"/>
    <w:rsid w:val="004B4652"/>
    <w:rsid w:val="004B5A89"/>
    <w:rsid w:val="004B6AEB"/>
    <w:rsid w:val="004C0FF6"/>
    <w:rsid w:val="004C1967"/>
    <w:rsid w:val="004E13A6"/>
    <w:rsid w:val="004E3E3E"/>
    <w:rsid w:val="004F0745"/>
    <w:rsid w:val="004F470D"/>
    <w:rsid w:val="004F5B91"/>
    <w:rsid w:val="00514309"/>
    <w:rsid w:val="00514FFE"/>
    <w:rsid w:val="00516473"/>
    <w:rsid w:val="00522837"/>
    <w:rsid w:val="00523D13"/>
    <w:rsid w:val="005277A3"/>
    <w:rsid w:val="00531229"/>
    <w:rsid w:val="005420DE"/>
    <w:rsid w:val="00554DAC"/>
    <w:rsid w:val="00562695"/>
    <w:rsid w:val="00576821"/>
    <w:rsid w:val="00584F8E"/>
    <w:rsid w:val="00587742"/>
    <w:rsid w:val="00591435"/>
    <w:rsid w:val="005947ED"/>
    <w:rsid w:val="005A2DA8"/>
    <w:rsid w:val="005B4AA2"/>
    <w:rsid w:val="005B4CF6"/>
    <w:rsid w:val="005B6584"/>
    <w:rsid w:val="005C011B"/>
    <w:rsid w:val="005C2E3B"/>
    <w:rsid w:val="005D1525"/>
    <w:rsid w:val="005D21D5"/>
    <w:rsid w:val="005D6D9E"/>
    <w:rsid w:val="005E0046"/>
    <w:rsid w:val="005F44E4"/>
    <w:rsid w:val="005F64B4"/>
    <w:rsid w:val="00611B6F"/>
    <w:rsid w:val="00614613"/>
    <w:rsid w:val="00624E9F"/>
    <w:rsid w:val="00626A86"/>
    <w:rsid w:val="00627EDA"/>
    <w:rsid w:val="00633587"/>
    <w:rsid w:val="0064123D"/>
    <w:rsid w:val="0064254D"/>
    <w:rsid w:val="00651C74"/>
    <w:rsid w:val="0066144F"/>
    <w:rsid w:val="0066289A"/>
    <w:rsid w:val="006676C1"/>
    <w:rsid w:val="006749D9"/>
    <w:rsid w:val="00683423"/>
    <w:rsid w:val="006859F2"/>
    <w:rsid w:val="006964DA"/>
    <w:rsid w:val="006B06FE"/>
    <w:rsid w:val="006B16B0"/>
    <w:rsid w:val="006B2BC7"/>
    <w:rsid w:val="006B4E5E"/>
    <w:rsid w:val="006B7E51"/>
    <w:rsid w:val="006B7FEC"/>
    <w:rsid w:val="006C59DE"/>
    <w:rsid w:val="006D28AA"/>
    <w:rsid w:val="006E1701"/>
    <w:rsid w:val="00702012"/>
    <w:rsid w:val="00703025"/>
    <w:rsid w:val="00703E05"/>
    <w:rsid w:val="0070507E"/>
    <w:rsid w:val="00705796"/>
    <w:rsid w:val="00711B2D"/>
    <w:rsid w:val="00714770"/>
    <w:rsid w:val="00716347"/>
    <w:rsid w:val="00716709"/>
    <w:rsid w:val="007253F5"/>
    <w:rsid w:val="00734E1D"/>
    <w:rsid w:val="0073621E"/>
    <w:rsid w:val="0074042E"/>
    <w:rsid w:val="00741F8B"/>
    <w:rsid w:val="00746862"/>
    <w:rsid w:val="007539B5"/>
    <w:rsid w:val="00764B59"/>
    <w:rsid w:val="00770C7A"/>
    <w:rsid w:val="0077627E"/>
    <w:rsid w:val="0078644D"/>
    <w:rsid w:val="00790B3A"/>
    <w:rsid w:val="00791A24"/>
    <w:rsid w:val="00792DB1"/>
    <w:rsid w:val="00793856"/>
    <w:rsid w:val="00793967"/>
    <w:rsid w:val="007A22B3"/>
    <w:rsid w:val="007A3A15"/>
    <w:rsid w:val="007A6C65"/>
    <w:rsid w:val="007B08CD"/>
    <w:rsid w:val="007C0682"/>
    <w:rsid w:val="007C3545"/>
    <w:rsid w:val="007D165D"/>
    <w:rsid w:val="007D2274"/>
    <w:rsid w:val="007E1B8A"/>
    <w:rsid w:val="007F1813"/>
    <w:rsid w:val="007F62D8"/>
    <w:rsid w:val="008105B4"/>
    <w:rsid w:val="00811520"/>
    <w:rsid w:val="00817E9F"/>
    <w:rsid w:val="008225DE"/>
    <w:rsid w:val="00831503"/>
    <w:rsid w:val="00831B10"/>
    <w:rsid w:val="008366E3"/>
    <w:rsid w:val="0083700A"/>
    <w:rsid w:val="00842FE6"/>
    <w:rsid w:val="00843F23"/>
    <w:rsid w:val="00846848"/>
    <w:rsid w:val="008470E8"/>
    <w:rsid w:val="00847F28"/>
    <w:rsid w:val="00852A02"/>
    <w:rsid w:val="00854B08"/>
    <w:rsid w:val="00856786"/>
    <w:rsid w:val="00857A26"/>
    <w:rsid w:val="008714CE"/>
    <w:rsid w:val="00871FE9"/>
    <w:rsid w:val="00881382"/>
    <w:rsid w:val="008816C6"/>
    <w:rsid w:val="00881F4D"/>
    <w:rsid w:val="00891667"/>
    <w:rsid w:val="008924CF"/>
    <w:rsid w:val="00895677"/>
    <w:rsid w:val="00895855"/>
    <w:rsid w:val="00896469"/>
    <w:rsid w:val="008A5C0B"/>
    <w:rsid w:val="008C246B"/>
    <w:rsid w:val="008C2957"/>
    <w:rsid w:val="008C4C1D"/>
    <w:rsid w:val="008D063B"/>
    <w:rsid w:val="008D23BB"/>
    <w:rsid w:val="008E6176"/>
    <w:rsid w:val="008F2172"/>
    <w:rsid w:val="008F7AFA"/>
    <w:rsid w:val="0090127B"/>
    <w:rsid w:val="009023BE"/>
    <w:rsid w:val="00904F58"/>
    <w:rsid w:val="009172D0"/>
    <w:rsid w:val="009227AD"/>
    <w:rsid w:val="00924EE1"/>
    <w:rsid w:val="0093327D"/>
    <w:rsid w:val="00936CC2"/>
    <w:rsid w:val="00943EA9"/>
    <w:rsid w:val="0096292C"/>
    <w:rsid w:val="00963CF4"/>
    <w:rsid w:val="00964346"/>
    <w:rsid w:val="00966DB9"/>
    <w:rsid w:val="009768DD"/>
    <w:rsid w:val="00980D4C"/>
    <w:rsid w:val="00983BF4"/>
    <w:rsid w:val="0098537C"/>
    <w:rsid w:val="00994CA2"/>
    <w:rsid w:val="00996A28"/>
    <w:rsid w:val="009B2153"/>
    <w:rsid w:val="009B41DF"/>
    <w:rsid w:val="009C1367"/>
    <w:rsid w:val="009C5889"/>
    <w:rsid w:val="00A00E42"/>
    <w:rsid w:val="00A114A9"/>
    <w:rsid w:val="00A137CA"/>
    <w:rsid w:val="00A16892"/>
    <w:rsid w:val="00A208F2"/>
    <w:rsid w:val="00A21D04"/>
    <w:rsid w:val="00A30D78"/>
    <w:rsid w:val="00A31B46"/>
    <w:rsid w:val="00A52FEE"/>
    <w:rsid w:val="00A629BF"/>
    <w:rsid w:val="00A66707"/>
    <w:rsid w:val="00A677E6"/>
    <w:rsid w:val="00A81C3D"/>
    <w:rsid w:val="00A929FA"/>
    <w:rsid w:val="00A97A4C"/>
    <w:rsid w:val="00AA7199"/>
    <w:rsid w:val="00AC1831"/>
    <w:rsid w:val="00AC1C3A"/>
    <w:rsid w:val="00AD438B"/>
    <w:rsid w:val="00AD4585"/>
    <w:rsid w:val="00AD4FE6"/>
    <w:rsid w:val="00AE723D"/>
    <w:rsid w:val="00AF1F21"/>
    <w:rsid w:val="00AF38EF"/>
    <w:rsid w:val="00AF7032"/>
    <w:rsid w:val="00B04B07"/>
    <w:rsid w:val="00B23467"/>
    <w:rsid w:val="00B23C34"/>
    <w:rsid w:val="00B2414F"/>
    <w:rsid w:val="00B45534"/>
    <w:rsid w:val="00B45B69"/>
    <w:rsid w:val="00B523FA"/>
    <w:rsid w:val="00B5335E"/>
    <w:rsid w:val="00B606AC"/>
    <w:rsid w:val="00B60E1D"/>
    <w:rsid w:val="00B60EC9"/>
    <w:rsid w:val="00B61031"/>
    <w:rsid w:val="00B61CA4"/>
    <w:rsid w:val="00B707DB"/>
    <w:rsid w:val="00B918B6"/>
    <w:rsid w:val="00B91A97"/>
    <w:rsid w:val="00BA58D6"/>
    <w:rsid w:val="00BA5A4F"/>
    <w:rsid w:val="00BB6A86"/>
    <w:rsid w:val="00BB72D3"/>
    <w:rsid w:val="00BB7337"/>
    <w:rsid w:val="00BB7A36"/>
    <w:rsid w:val="00BC2301"/>
    <w:rsid w:val="00BC4050"/>
    <w:rsid w:val="00BC6E61"/>
    <w:rsid w:val="00BC6E98"/>
    <w:rsid w:val="00BD261C"/>
    <w:rsid w:val="00BD637D"/>
    <w:rsid w:val="00BF196A"/>
    <w:rsid w:val="00C050DE"/>
    <w:rsid w:val="00C21103"/>
    <w:rsid w:val="00C25D09"/>
    <w:rsid w:val="00C265DC"/>
    <w:rsid w:val="00C265E6"/>
    <w:rsid w:val="00C27783"/>
    <w:rsid w:val="00C36C36"/>
    <w:rsid w:val="00C454F7"/>
    <w:rsid w:val="00C46795"/>
    <w:rsid w:val="00C557CD"/>
    <w:rsid w:val="00C644C0"/>
    <w:rsid w:val="00C70D72"/>
    <w:rsid w:val="00C82E07"/>
    <w:rsid w:val="00C90A25"/>
    <w:rsid w:val="00C95972"/>
    <w:rsid w:val="00C959AD"/>
    <w:rsid w:val="00C95CAA"/>
    <w:rsid w:val="00C977BE"/>
    <w:rsid w:val="00CA5B40"/>
    <w:rsid w:val="00CA7190"/>
    <w:rsid w:val="00CA7E68"/>
    <w:rsid w:val="00CB7912"/>
    <w:rsid w:val="00CD1635"/>
    <w:rsid w:val="00CD613E"/>
    <w:rsid w:val="00CE0887"/>
    <w:rsid w:val="00CE293E"/>
    <w:rsid w:val="00CE6F94"/>
    <w:rsid w:val="00CF23A9"/>
    <w:rsid w:val="00CF5DCC"/>
    <w:rsid w:val="00CF63AF"/>
    <w:rsid w:val="00D03D21"/>
    <w:rsid w:val="00D106ED"/>
    <w:rsid w:val="00D1083F"/>
    <w:rsid w:val="00D14148"/>
    <w:rsid w:val="00D30FC4"/>
    <w:rsid w:val="00D32BFB"/>
    <w:rsid w:val="00D35C6C"/>
    <w:rsid w:val="00D41FC4"/>
    <w:rsid w:val="00D43177"/>
    <w:rsid w:val="00D60846"/>
    <w:rsid w:val="00D60E7B"/>
    <w:rsid w:val="00D61E66"/>
    <w:rsid w:val="00D63BBD"/>
    <w:rsid w:val="00D666E6"/>
    <w:rsid w:val="00D74E5C"/>
    <w:rsid w:val="00D76792"/>
    <w:rsid w:val="00D80FE0"/>
    <w:rsid w:val="00D9140E"/>
    <w:rsid w:val="00D91656"/>
    <w:rsid w:val="00DB24E2"/>
    <w:rsid w:val="00DC170E"/>
    <w:rsid w:val="00DC2171"/>
    <w:rsid w:val="00DC27AB"/>
    <w:rsid w:val="00DC76CE"/>
    <w:rsid w:val="00DE46DB"/>
    <w:rsid w:val="00DE73A5"/>
    <w:rsid w:val="00DF261D"/>
    <w:rsid w:val="00E03C16"/>
    <w:rsid w:val="00E1281E"/>
    <w:rsid w:val="00E157B4"/>
    <w:rsid w:val="00E2332E"/>
    <w:rsid w:val="00E27D4F"/>
    <w:rsid w:val="00E3246F"/>
    <w:rsid w:val="00E45F09"/>
    <w:rsid w:val="00E50069"/>
    <w:rsid w:val="00E5488F"/>
    <w:rsid w:val="00E61CA3"/>
    <w:rsid w:val="00E773B0"/>
    <w:rsid w:val="00E80A13"/>
    <w:rsid w:val="00E90F49"/>
    <w:rsid w:val="00E9291C"/>
    <w:rsid w:val="00E9344C"/>
    <w:rsid w:val="00E96532"/>
    <w:rsid w:val="00EA5C39"/>
    <w:rsid w:val="00EB11B5"/>
    <w:rsid w:val="00EB146E"/>
    <w:rsid w:val="00EC417B"/>
    <w:rsid w:val="00EC4999"/>
    <w:rsid w:val="00EC650B"/>
    <w:rsid w:val="00ED4F4A"/>
    <w:rsid w:val="00EE27CC"/>
    <w:rsid w:val="00EE6E22"/>
    <w:rsid w:val="00EF4297"/>
    <w:rsid w:val="00EF71B2"/>
    <w:rsid w:val="00F05939"/>
    <w:rsid w:val="00F100BD"/>
    <w:rsid w:val="00F13273"/>
    <w:rsid w:val="00F30395"/>
    <w:rsid w:val="00F3521A"/>
    <w:rsid w:val="00F42BB9"/>
    <w:rsid w:val="00F432C5"/>
    <w:rsid w:val="00F51049"/>
    <w:rsid w:val="00F575D0"/>
    <w:rsid w:val="00F61DF0"/>
    <w:rsid w:val="00F63F15"/>
    <w:rsid w:val="00F64435"/>
    <w:rsid w:val="00F65DB6"/>
    <w:rsid w:val="00F7413D"/>
    <w:rsid w:val="00F82F1A"/>
    <w:rsid w:val="00F94F6F"/>
    <w:rsid w:val="00FA4599"/>
    <w:rsid w:val="00FC7555"/>
    <w:rsid w:val="00FD4FF5"/>
    <w:rsid w:val="00FE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12"/>
  </w:style>
  <w:style w:type="paragraph" w:styleId="1">
    <w:name w:val="heading 1"/>
    <w:basedOn w:val="a"/>
    <w:next w:val="a"/>
    <w:qFormat/>
    <w:rsid w:val="00702012"/>
    <w:pPr>
      <w:keepNext/>
      <w:framePr w:h="0" w:hSpace="141" w:wrap="around" w:vAnchor="text" w:hAnchor="text" w:x="-74" w:y="1"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02012"/>
    <w:pPr>
      <w:keepNext/>
      <w:overflowPunct w:val="0"/>
      <w:autoSpaceDE w:val="0"/>
      <w:autoSpaceDN w:val="0"/>
      <w:adjustRightInd w:val="0"/>
      <w:jc w:val="right"/>
      <w:textAlignment w:val="baseline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BC4050"/>
    <w:pPr>
      <w:keepNext/>
      <w:spacing w:before="240"/>
      <w:outlineLvl w:val="2"/>
    </w:pPr>
    <w:rPr>
      <w:b/>
      <w:sz w:val="26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0201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02012"/>
    <w:pPr>
      <w:tabs>
        <w:tab w:val="center" w:pos="4153"/>
        <w:tab w:val="right" w:pos="8306"/>
      </w:tabs>
    </w:pPr>
    <w:rPr>
      <w:rFonts w:ascii="Arial" w:hAnsi="Arial"/>
      <w:sz w:val="10"/>
    </w:rPr>
  </w:style>
  <w:style w:type="paragraph" w:styleId="a5">
    <w:name w:val="Body Text Indent"/>
    <w:basedOn w:val="a"/>
    <w:rsid w:val="00702012"/>
    <w:pPr>
      <w:ind w:left="993"/>
      <w:jc w:val="both"/>
    </w:pPr>
  </w:style>
  <w:style w:type="character" w:styleId="a6">
    <w:name w:val="Hyperlink"/>
    <w:rsid w:val="00702012"/>
    <w:rPr>
      <w:color w:val="0000FF"/>
      <w:u w:val="single"/>
    </w:rPr>
  </w:style>
  <w:style w:type="paragraph" w:styleId="a7">
    <w:name w:val="Body Text"/>
    <w:basedOn w:val="a"/>
    <w:rsid w:val="00702012"/>
    <w:rPr>
      <w:b/>
      <w:sz w:val="24"/>
    </w:rPr>
  </w:style>
  <w:style w:type="paragraph" w:styleId="20">
    <w:name w:val="Body Text Indent 2"/>
    <w:basedOn w:val="a"/>
    <w:rsid w:val="00702012"/>
    <w:pPr>
      <w:tabs>
        <w:tab w:val="left" w:pos="1276"/>
      </w:tabs>
      <w:spacing w:line="360" w:lineRule="auto"/>
      <w:ind w:left="425" w:firstLine="680"/>
      <w:jc w:val="both"/>
    </w:pPr>
    <w:rPr>
      <w:sz w:val="26"/>
    </w:rPr>
  </w:style>
  <w:style w:type="paragraph" w:styleId="31">
    <w:name w:val="Body Text Indent 3"/>
    <w:basedOn w:val="a"/>
    <w:rsid w:val="00702012"/>
    <w:pPr>
      <w:spacing w:line="360" w:lineRule="auto"/>
      <w:ind w:left="284" w:firstLine="436"/>
      <w:jc w:val="both"/>
    </w:pPr>
    <w:rPr>
      <w:sz w:val="26"/>
    </w:rPr>
  </w:style>
  <w:style w:type="paragraph" w:styleId="a8">
    <w:name w:val="Balloon Text"/>
    <w:basedOn w:val="a"/>
    <w:semiHidden/>
    <w:rsid w:val="0070201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702012"/>
    <w:pPr>
      <w:framePr w:h="0" w:hSpace="141" w:wrap="around" w:vAnchor="text" w:hAnchor="page" w:x="1066" w:y="-64"/>
      <w:spacing w:after="40"/>
      <w:jc w:val="center"/>
    </w:pPr>
    <w:rPr>
      <w:b/>
      <w:lang/>
    </w:rPr>
  </w:style>
  <w:style w:type="paragraph" w:styleId="a9">
    <w:name w:val="footnote text"/>
    <w:basedOn w:val="a"/>
    <w:semiHidden/>
    <w:rsid w:val="00F30395"/>
  </w:style>
  <w:style w:type="character" w:styleId="aa">
    <w:name w:val="footnote reference"/>
    <w:semiHidden/>
    <w:rsid w:val="00F30395"/>
    <w:rPr>
      <w:vertAlign w:val="superscript"/>
    </w:rPr>
  </w:style>
  <w:style w:type="character" w:customStyle="1" w:styleId="30">
    <w:name w:val="Заголовок 3 Знак"/>
    <w:link w:val="3"/>
    <w:rsid w:val="00BC4050"/>
    <w:rPr>
      <w:b/>
      <w:sz w:val="26"/>
      <w:szCs w:val="24"/>
    </w:rPr>
  </w:style>
  <w:style w:type="paragraph" w:customStyle="1" w:styleId="ab">
    <w:name w:val="Знак"/>
    <w:basedOn w:val="a"/>
    <w:rsid w:val="004A7C5B"/>
    <w:pPr>
      <w:widowControl w:val="0"/>
      <w:adjustRightInd w:val="0"/>
      <w:spacing w:after="160" w:line="240" w:lineRule="exact"/>
      <w:jc w:val="right"/>
    </w:pPr>
    <w:rPr>
      <w:rFonts w:ascii="Arial" w:hAnsi="Arial"/>
      <w:lang w:val="en-GB" w:eastAsia="en-US"/>
    </w:rPr>
  </w:style>
  <w:style w:type="paragraph" w:customStyle="1" w:styleId="ac">
    <w:name w:val="Норм красная"/>
    <w:basedOn w:val="a"/>
    <w:rsid w:val="007C0682"/>
    <w:pPr>
      <w:ind w:firstLine="720"/>
      <w:jc w:val="both"/>
    </w:pPr>
    <w:rPr>
      <w:sz w:val="24"/>
    </w:rPr>
  </w:style>
  <w:style w:type="paragraph" w:customStyle="1" w:styleId="ad">
    <w:name w:val="БланкПодпись"/>
    <w:basedOn w:val="2"/>
    <w:link w:val="ae"/>
    <w:rsid w:val="007C0682"/>
    <w:pPr>
      <w:tabs>
        <w:tab w:val="right" w:pos="9840"/>
      </w:tabs>
      <w:overflowPunct/>
      <w:autoSpaceDE/>
      <w:autoSpaceDN/>
      <w:adjustRightInd/>
      <w:spacing w:before="360" w:after="60"/>
      <w:jc w:val="left"/>
      <w:textAlignment w:val="auto"/>
    </w:pPr>
    <w:rPr>
      <w:rFonts w:cs="Arial"/>
      <w:bCs/>
      <w:iCs/>
      <w:sz w:val="24"/>
      <w:szCs w:val="24"/>
    </w:rPr>
  </w:style>
  <w:style w:type="character" w:customStyle="1" w:styleId="ae">
    <w:name w:val="БланкПодпись Знак"/>
    <w:link w:val="ad"/>
    <w:rsid w:val="007C0682"/>
    <w:rPr>
      <w:rFonts w:cs="Arial"/>
      <w:b/>
      <w:bCs/>
      <w:iCs/>
      <w:sz w:val="24"/>
      <w:szCs w:val="24"/>
      <w:lang w:val="ru-RU" w:eastAsia="ru-RU" w:bidi="ar-SA"/>
    </w:rPr>
  </w:style>
  <w:style w:type="paragraph" w:styleId="HTML">
    <w:name w:val="HTML Preformatted"/>
    <w:basedOn w:val="a"/>
    <w:rsid w:val="00C46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0">
    <w:name w:val="Абзац списка1"/>
    <w:basedOn w:val="a"/>
    <w:rsid w:val="00F61DF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List Paragraph"/>
    <w:basedOn w:val="a"/>
    <w:uiPriority w:val="34"/>
    <w:qFormat/>
    <w:rsid w:val="00A31B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0">
    <w:name w:val="Знак Знак Знак Знак"/>
    <w:basedOn w:val="a"/>
    <w:rsid w:val="004200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2">
    <w:name w:val="Основной текст 2 Знак"/>
    <w:link w:val="21"/>
    <w:rsid w:val="00EB146E"/>
    <w:rPr>
      <w:b/>
    </w:rPr>
  </w:style>
  <w:style w:type="table" w:styleId="af1">
    <w:name w:val="Table Grid"/>
    <w:basedOn w:val="a1"/>
    <w:uiPriority w:val="59"/>
    <w:rsid w:val="00E965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link w:val="af3"/>
    <w:qFormat/>
    <w:rsid w:val="002D4064"/>
    <w:pPr>
      <w:ind w:firstLine="708"/>
      <w:jc w:val="center"/>
    </w:pPr>
    <w:rPr>
      <w:b/>
      <w:bCs/>
      <w:sz w:val="32"/>
      <w:szCs w:val="24"/>
      <w:u w:val="single"/>
    </w:rPr>
  </w:style>
  <w:style w:type="character" w:customStyle="1" w:styleId="af3">
    <w:name w:val="Название Знак"/>
    <w:link w:val="af2"/>
    <w:rsid w:val="002D4064"/>
    <w:rPr>
      <w:b/>
      <w:bCs/>
      <w:sz w:val="32"/>
      <w:szCs w:val="24"/>
      <w:u w:val="single"/>
    </w:rPr>
  </w:style>
  <w:style w:type="character" w:customStyle="1" w:styleId="tree-counter">
    <w:name w:val="tree-counter"/>
    <w:rsid w:val="00B23467"/>
  </w:style>
  <w:style w:type="character" w:customStyle="1" w:styleId="apple-converted-space">
    <w:name w:val="apple-converted-space"/>
    <w:rsid w:val="00B23467"/>
  </w:style>
  <w:style w:type="character" w:styleId="af4">
    <w:name w:val="Placeholder Text"/>
    <w:basedOn w:val="a0"/>
    <w:uiPriority w:val="99"/>
    <w:semiHidden/>
    <w:rsid w:val="004744A7"/>
    <w:rPr>
      <w:color w:val="808080"/>
    </w:rPr>
  </w:style>
  <w:style w:type="table" w:customStyle="1" w:styleId="GridTableLight">
    <w:name w:val="Grid Table Light"/>
    <w:basedOn w:val="a1"/>
    <w:uiPriority w:val="40"/>
    <w:rsid w:val="00DC2171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endnote text"/>
    <w:basedOn w:val="a"/>
    <w:link w:val="af6"/>
    <w:semiHidden/>
    <w:unhideWhenUsed/>
    <w:rsid w:val="000C19DF"/>
  </w:style>
  <w:style w:type="character" w:customStyle="1" w:styleId="af6">
    <w:name w:val="Текст концевой сноски Знак"/>
    <w:basedOn w:val="a0"/>
    <w:link w:val="af5"/>
    <w:semiHidden/>
    <w:rsid w:val="000C19DF"/>
  </w:style>
  <w:style w:type="character" w:styleId="af7">
    <w:name w:val="endnote reference"/>
    <w:basedOn w:val="a0"/>
    <w:semiHidden/>
    <w:unhideWhenUsed/>
    <w:rsid w:val="000C19DF"/>
    <w:rPr>
      <w:vertAlign w:val="superscript"/>
    </w:rPr>
  </w:style>
  <w:style w:type="character" w:customStyle="1" w:styleId="11">
    <w:name w:val="Стиль1"/>
    <w:basedOn w:val="a0"/>
    <w:uiPriority w:val="1"/>
    <w:rsid w:val="00D80FE0"/>
    <w:rPr>
      <w:rFonts w:ascii="Times New Roman" w:hAnsi="Times New Roman"/>
      <w:b/>
      <w:sz w:val="24"/>
    </w:rPr>
  </w:style>
  <w:style w:type="character" w:customStyle="1" w:styleId="23">
    <w:name w:val="Стиль2"/>
    <w:basedOn w:val="a0"/>
    <w:uiPriority w:val="1"/>
    <w:rsid w:val="00D80FE0"/>
    <w:rPr>
      <w:rFonts w:ascii="Times New Roman" w:hAnsi="Times New Roman"/>
      <w:b/>
      <w:sz w:val="24"/>
    </w:rPr>
  </w:style>
  <w:style w:type="character" w:styleId="af8">
    <w:name w:val="annotation reference"/>
    <w:basedOn w:val="a0"/>
    <w:semiHidden/>
    <w:unhideWhenUsed/>
    <w:rsid w:val="008C4C1D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8C4C1D"/>
  </w:style>
  <w:style w:type="character" w:customStyle="1" w:styleId="afa">
    <w:name w:val="Текст примечания Знак"/>
    <w:basedOn w:val="a0"/>
    <w:link w:val="af9"/>
    <w:semiHidden/>
    <w:rsid w:val="008C4C1D"/>
  </w:style>
  <w:style w:type="paragraph" w:styleId="afb">
    <w:name w:val="annotation subject"/>
    <w:basedOn w:val="af9"/>
    <w:next w:val="af9"/>
    <w:link w:val="afc"/>
    <w:semiHidden/>
    <w:unhideWhenUsed/>
    <w:rsid w:val="008C4C1D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8C4C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swork\Application%20Data\Microsoft\&#1064;&#1072;&#1073;&#1083;&#1086;&#1085;&#1099;\&#1041;&#1083;&#1072;&#1085;&#1082;%20&#1050;&#1048;&#1057;%202007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6DF4CA9ED0445DABAE7F23FB74680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6271AD-B26A-46F3-9B8D-66256966C822}"/>
      </w:docPartPr>
      <w:docPartBody>
        <w:p w:rsidR="00FB69C0" w:rsidRDefault="00BD548F" w:rsidP="00BD548F">
          <w:pPr>
            <w:pStyle w:val="46DF4CA9ED0445DABAE7F23FB74680E4"/>
          </w:pPr>
          <w:r w:rsidRPr="005A2B48">
            <w:rPr>
              <w:rStyle w:val="a3"/>
            </w:rPr>
            <w:t>Место для ввода текста.</w:t>
          </w:r>
        </w:p>
      </w:docPartBody>
    </w:docPart>
    <w:docPart>
      <w:docPartPr>
        <w:name w:val="54D13F0587FD445AA12FDD3D4D17E5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B288D6-B9E2-45A4-BA9D-6B59D5801704}"/>
      </w:docPartPr>
      <w:docPartBody>
        <w:p w:rsidR="00FB69C0" w:rsidRDefault="00BD548F" w:rsidP="00BD548F">
          <w:pPr>
            <w:pStyle w:val="54D13F0587FD445AA12FDD3D4D17E596"/>
          </w:pPr>
          <w:r w:rsidRPr="00826F2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2599858F5741318D0473067E038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1CF89A-E3C2-4982-8C8B-3E065509B1D7}"/>
      </w:docPartPr>
      <w:docPartBody>
        <w:p w:rsidR="00FB69C0" w:rsidRDefault="00BD548F" w:rsidP="00BD548F">
          <w:pPr>
            <w:pStyle w:val="DD2599858F5741318D0473067E038C35"/>
          </w:pPr>
          <w:r w:rsidRPr="008F0CA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6A6348"/>
    <w:rsid w:val="00020CAC"/>
    <w:rsid w:val="000B1BAD"/>
    <w:rsid w:val="00205281"/>
    <w:rsid w:val="00212DD0"/>
    <w:rsid w:val="00232168"/>
    <w:rsid w:val="00267A62"/>
    <w:rsid w:val="004030A0"/>
    <w:rsid w:val="0041677C"/>
    <w:rsid w:val="00517473"/>
    <w:rsid w:val="00641F8F"/>
    <w:rsid w:val="00652E38"/>
    <w:rsid w:val="006641BE"/>
    <w:rsid w:val="006A6348"/>
    <w:rsid w:val="0085394F"/>
    <w:rsid w:val="00996036"/>
    <w:rsid w:val="00A1583E"/>
    <w:rsid w:val="00A57AE6"/>
    <w:rsid w:val="00A62278"/>
    <w:rsid w:val="00AD1E82"/>
    <w:rsid w:val="00BA54E1"/>
    <w:rsid w:val="00BB53CB"/>
    <w:rsid w:val="00BD548F"/>
    <w:rsid w:val="00C17A85"/>
    <w:rsid w:val="00CA1728"/>
    <w:rsid w:val="00D63630"/>
    <w:rsid w:val="00DB7FF3"/>
    <w:rsid w:val="00DF5FB8"/>
    <w:rsid w:val="00EF1B0A"/>
    <w:rsid w:val="00EF2B35"/>
    <w:rsid w:val="00FA014E"/>
    <w:rsid w:val="00FB69C0"/>
    <w:rsid w:val="00FC3C6A"/>
    <w:rsid w:val="00FE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7473"/>
    <w:rPr>
      <w:color w:val="808080"/>
    </w:rPr>
  </w:style>
  <w:style w:type="paragraph" w:customStyle="1" w:styleId="0A95ACD23CCC4ADB9A59B554E54CB2C2">
    <w:name w:val="0A95ACD23CCC4ADB9A59B554E54CB2C2"/>
    <w:rsid w:val="00EF2B35"/>
  </w:style>
  <w:style w:type="paragraph" w:customStyle="1" w:styleId="59BFB197FF164B6AAE5736706E34A12C">
    <w:name w:val="59BFB197FF164B6AAE5736706E34A12C"/>
    <w:rsid w:val="00EF2B35"/>
  </w:style>
  <w:style w:type="paragraph" w:customStyle="1" w:styleId="F79BF94B82E547C19DD80BC803A4ABB6">
    <w:name w:val="F79BF94B82E547C19DD80BC803A4ABB6"/>
    <w:rsid w:val="00D63630"/>
  </w:style>
  <w:style w:type="paragraph" w:customStyle="1" w:styleId="4E6DBDC31DE24751A1B724383D5C270E1">
    <w:name w:val="4E6DBDC31DE24751A1B724383D5C270E1"/>
    <w:rsid w:val="00D636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D6FAF4DD2F84FB8B111F1C39CBE1CFC3">
    <w:name w:val="8D6FAF4DD2F84FB8B111F1C39CBE1CFC3"/>
    <w:rsid w:val="00FC3C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7C57A6F54845D2BEAC47DE017C5798">
    <w:name w:val="487C57A6F54845D2BEAC47DE017C5798"/>
    <w:rsid w:val="00FC3C6A"/>
  </w:style>
  <w:style w:type="paragraph" w:customStyle="1" w:styleId="223E00DFA77241D793DB7EF539F9A598">
    <w:name w:val="223E00DFA77241D793DB7EF539F9A598"/>
    <w:rsid w:val="00FC3C6A"/>
  </w:style>
  <w:style w:type="paragraph" w:customStyle="1" w:styleId="502D1D77E0E14114B1D304D4104B3CBE5">
    <w:name w:val="502D1D77E0E14114B1D304D4104B3CBE5"/>
    <w:rsid w:val="00CA1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5">
    <w:name w:val="EC1D2328723345998B38F0F35C3342E25"/>
    <w:rsid w:val="00CA1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4">
    <w:name w:val="62BF7599285A4002972516E8173679724"/>
    <w:rsid w:val="00CA1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3">
    <w:name w:val="54F664066FCE45099E48E3ACA87A13423"/>
    <w:rsid w:val="00CA1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32EC03E9D34327A43C1D406CF5A0E2">
    <w:name w:val="AB32EC03E9D34327A43C1D406CF5A0E2"/>
    <w:rsid w:val="00EF1B0A"/>
    <w:pPr>
      <w:spacing w:after="200" w:line="276" w:lineRule="auto"/>
    </w:pPr>
  </w:style>
  <w:style w:type="paragraph" w:customStyle="1" w:styleId="E48299ED5B304CDC87E56CFF91069C87">
    <w:name w:val="E48299ED5B304CDC87E56CFF91069C87"/>
    <w:rsid w:val="00EF1B0A"/>
    <w:pPr>
      <w:spacing w:after="200" w:line="276" w:lineRule="auto"/>
    </w:pPr>
  </w:style>
  <w:style w:type="paragraph" w:customStyle="1" w:styleId="08FAC6FD30A946D8BDB82F50B06E1309">
    <w:name w:val="08FAC6FD30A946D8BDB82F50B06E1309"/>
    <w:rsid w:val="00EF1B0A"/>
    <w:pPr>
      <w:spacing w:after="200" w:line="276" w:lineRule="auto"/>
    </w:pPr>
  </w:style>
  <w:style w:type="paragraph" w:customStyle="1" w:styleId="502D1D77E0E14114B1D304D4104B3CBE">
    <w:name w:val="502D1D77E0E14114B1D304D4104B3CBE"/>
    <w:rsid w:val="00EF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">
    <w:name w:val="EC1D2328723345998B38F0F35C3342E2"/>
    <w:rsid w:val="00EF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">
    <w:name w:val="62BF7599285A4002972516E817367972"/>
    <w:rsid w:val="00EF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">
    <w:name w:val="54F664066FCE45099E48E3ACA87A1342"/>
    <w:rsid w:val="00EF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7C7D5E367D5422ABCF6DB241E397D8A">
    <w:name w:val="97C7D5E367D5422ABCF6DB241E397D8A"/>
    <w:rsid w:val="00996036"/>
    <w:pPr>
      <w:spacing w:after="200" w:line="276" w:lineRule="auto"/>
    </w:pPr>
  </w:style>
  <w:style w:type="paragraph" w:customStyle="1" w:styleId="502D1D77E0E14114B1D304D4104B3CBE1">
    <w:name w:val="502D1D77E0E14114B1D304D4104B3CBE1"/>
    <w:rsid w:val="00996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">
    <w:name w:val="EC1D2328723345998B38F0F35C3342E21"/>
    <w:rsid w:val="00996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">
    <w:name w:val="62BF7599285A4002972516E8173679721"/>
    <w:rsid w:val="00996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">
    <w:name w:val="54F664066FCE45099E48E3ACA87A13421"/>
    <w:rsid w:val="00996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355A8768CFB4BE4911CAC846CDB7430">
    <w:name w:val="6355A8768CFB4BE4911CAC846CDB7430"/>
    <w:rsid w:val="00AD1E82"/>
  </w:style>
  <w:style w:type="paragraph" w:customStyle="1" w:styleId="90B85E67A60E4C91A4D3D1340E80E581">
    <w:name w:val="90B85E67A60E4C91A4D3D1340E80E581"/>
    <w:rsid w:val="00AD1E82"/>
  </w:style>
  <w:style w:type="paragraph" w:customStyle="1" w:styleId="305EF606C3F54280908C535AFCBACF96">
    <w:name w:val="305EF606C3F54280908C535AFCBACF96"/>
    <w:rsid w:val="00AD1E82"/>
  </w:style>
  <w:style w:type="paragraph" w:customStyle="1" w:styleId="E3CA18A042C6493A9F9CF4E0E492A0AF">
    <w:name w:val="E3CA18A042C6493A9F9CF4E0E492A0AF"/>
    <w:rsid w:val="00AD1E82"/>
  </w:style>
  <w:style w:type="paragraph" w:customStyle="1" w:styleId="E18F59AAE6CD4111ABBE383BDA77686F">
    <w:name w:val="E18F59AAE6CD4111ABBE383BDA77686F"/>
    <w:rsid w:val="00AD1E82"/>
  </w:style>
  <w:style w:type="paragraph" w:customStyle="1" w:styleId="1904A75973E64BBF85E8F78A6D724397">
    <w:name w:val="1904A75973E64BBF85E8F78A6D724397"/>
    <w:rsid w:val="00AD1E82"/>
  </w:style>
  <w:style w:type="paragraph" w:customStyle="1" w:styleId="76277298C0804A28B23FEEEC1C196C9C">
    <w:name w:val="76277298C0804A28B23FEEEC1C196C9C"/>
    <w:rsid w:val="00AD1E82"/>
  </w:style>
  <w:style w:type="paragraph" w:customStyle="1" w:styleId="502D1D77E0E14114B1D304D4104B3CBE2">
    <w:name w:val="502D1D77E0E14114B1D304D4104B3CBE2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2">
    <w:name w:val="EC1D2328723345998B38F0F35C3342E22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1">
    <w:name w:val="76277298C0804A28B23FEEEC1C196C9C1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2">
    <w:name w:val="62BF7599285A4002972516E8173679722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">
    <w:name w:val="54F664066FCE45099E48E3ACA87A13422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">
    <w:name w:val="502D1D77E0E14114B1D304D4104B3CBE3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3">
    <w:name w:val="EC1D2328723345998B38F0F35C3342E23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2">
    <w:name w:val="76277298C0804A28B23FEEEC1C196C9C2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3">
    <w:name w:val="62BF7599285A4002972516E8173679723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4">
    <w:name w:val="54F664066FCE45099E48E3ACA87A13424"/>
    <w:rsid w:val="00AD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4">
    <w:name w:val="502D1D77E0E14114B1D304D4104B3CBE4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4">
    <w:name w:val="EC1D2328723345998B38F0F35C3342E24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3">
    <w:name w:val="76277298C0804A28B23FEEEC1C196C9C3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5">
    <w:name w:val="62BF7599285A4002972516E8173679725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5">
    <w:name w:val="54F664066FCE45099E48E3ACA87A13425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6">
    <w:name w:val="502D1D77E0E14114B1D304D4104B3CBE6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6">
    <w:name w:val="EC1D2328723345998B38F0F35C3342E26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4">
    <w:name w:val="76277298C0804A28B23FEEEC1C196C9C4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6">
    <w:name w:val="62BF7599285A4002972516E8173679726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6">
    <w:name w:val="54F664066FCE45099E48E3ACA87A13426"/>
    <w:rsid w:val="00853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">
    <w:name w:val="9217702452E148B98818135CF564B064"/>
    <w:rsid w:val="000B1BAD"/>
  </w:style>
  <w:style w:type="paragraph" w:customStyle="1" w:styleId="9217702452E148B98818135CF564B0641">
    <w:name w:val="9217702452E148B98818135CF564B064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7">
    <w:name w:val="502D1D77E0E14114B1D304D4104B3CBE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7">
    <w:name w:val="EC1D2328723345998B38F0F35C3342E2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5">
    <w:name w:val="76277298C0804A28B23FEEEC1C196C9C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7">
    <w:name w:val="62BF7599285A4002972516E817367972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7">
    <w:name w:val="54F664066FCE45099E48E3ACA87A1342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">
    <w:name w:val="C3DE0E93BE39424996EA1BCDD9AD2DC5"/>
    <w:rsid w:val="000B1BAD"/>
  </w:style>
  <w:style w:type="paragraph" w:customStyle="1" w:styleId="789951462F704725ABC0005EA7741F99">
    <w:name w:val="789951462F704725ABC0005EA7741F99"/>
    <w:rsid w:val="000B1BAD"/>
  </w:style>
  <w:style w:type="paragraph" w:customStyle="1" w:styleId="9217702452E148B98818135CF564B0642">
    <w:name w:val="9217702452E148B98818135CF564B064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">
    <w:name w:val="C3DE0E93BE39424996EA1BCDD9AD2DC5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AD91F984134847952AD436A593D229">
    <w:name w:val="6FAD91F984134847952AD436A593D229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1">
    <w:name w:val="789951462F704725ABC0005EA7741F99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8">
    <w:name w:val="502D1D77E0E14114B1D304D4104B3CBE8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8">
    <w:name w:val="EC1D2328723345998B38F0F35C3342E28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6">
    <w:name w:val="76277298C0804A28B23FEEEC1C196C9C6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8">
    <w:name w:val="62BF7599285A4002972516E8173679728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8">
    <w:name w:val="54F664066FCE45099E48E3ACA87A13428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3">
    <w:name w:val="9217702452E148B98818135CF564B064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">
    <w:name w:val="C3DE0E93BE39424996EA1BCDD9AD2DC5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2">
    <w:name w:val="789951462F704725ABC0005EA7741F99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9">
    <w:name w:val="502D1D77E0E14114B1D304D4104B3CBE9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9">
    <w:name w:val="EC1D2328723345998B38F0F35C3342E29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7">
    <w:name w:val="76277298C0804A28B23FEEEC1C196C9C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9">
    <w:name w:val="62BF7599285A4002972516E8173679729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9">
    <w:name w:val="54F664066FCE45099E48E3ACA87A13429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36C94DFCD52466BBD280DFDC0621E38">
    <w:name w:val="936C94DFCD52466BBD280DFDC0621E38"/>
    <w:rsid w:val="000B1BAD"/>
  </w:style>
  <w:style w:type="paragraph" w:customStyle="1" w:styleId="9217702452E148B98818135CF564B0644">
    <w:name w:val="9217702452E148B98818135CF564B064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3">
    <w:name w:val="C3DE0E93BE39424996EA1BCDD9AD2DC5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AD91F984134847952AD436A593D2291">
    <w:name w:val="6FAD91F984134847952AD436A593D229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3">
    <w:name w:val="789951462F704725ABC0005EA7741F99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0">
    <w:name w:val="502D1D77E0E14114B1D304D4104B3CBE10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0">
    <w:name w:val="EC1D2328723345998B38F0F35C3342E210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8">
    <w:name w:val="76277298C0804A28B23FEEEC1C196C9C8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0">
    <w:name w:val="62BF7599285A4002972516E81736797210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0">
    <w:name w:val="54F664066FCE45099E48E3ACA87A134210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5">
    <w:name w:val="9217702452E148B98818135CF564B064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4">
    <w:name w:val="C3DE0E93BE39424996EA1BCDD9AD2DC5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AD91F984134847952AD436A593D2292">
    <w:name w:val="6FAD91F984134847952AD436A593D229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4">
    <w:name w:val="789951462F704725ABC0005EA7741F99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1">
    <w:name w:val="502D1D77E0E14114B1D304D4104B3CBE1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1">
    <w:name w:val="EC1D2328723345998B38F0F35C3342E21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9">
    <w:name w:val="76277298C0804A28B23FEEEC1C196C9C9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1">
    <w:name w:val="62BF7599285A4002972516E8173679721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1">
    <w:name w:val="54F664066FCE45099E48E3ACA87A13421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6">
    <w:name w:val="9217702452E148B98818135CF564B0646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5">
    <w:name w:val="C3DE0E93BE39424996EA1BCDD9AD2DC5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AD91F984134847952AD436A593D2293">
    <w:name w:val="6FAD91F984134847952AD436A593D229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5">
    <w:name w:val="789951462F704725ABC0005EA7741F99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2">
    <w:name w:val="502D1D77E0E14114B1D304D4104B3CBE1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2">
    <w:name w:val="EC1D2328723345998B38F0F35C3342E21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10">
    <w:name w:val="76277298C0804A28B23FEEEC1C196C9C10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2">
    <w:name w:val="62BF7599285A4002972516E8173679721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2">
    <w:name w:val="54F664066FCE45099E48E3ACA87A13421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AEE274D49A4338BA1E78B6427507C3">
    <w:name w:val="78AEE274D49A4338BA1E78B6427507C3"/>
    <w:rsid w:val="000B1BAD"/>
  </w:style>
  <w:style w:type="paragraph" w:customStyle="1" w:styleId="2500EC8E5EEF4B34AA0333943A202FC6">
    <w:name w:val="2500EC8E5EEF4B34AA0333943A202FC6"/>
    <w:rsid w:val="000B1BAD"/>
  </w:style>
  <w:style w:type="paragraph" w:customStyle="1" w:styleId="9217702452E148B98818135CF564B0647">
    <w:name w:val="9217702452E148B98818135CF564B064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6">
    <w:name w:val="C3DE0E93BE39424996EA1BCDD9AD2DC56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AD91F984134847952AD436A593D2294">
    <w:name w:val="6FAD91F984134847952AD436A593D229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6">
    <w:name w:val="789951462F704725ABC0005EA7741F996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3">
    <w:name w:val="502D1D77E0E14114B1D304D4104B3CBE1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00EC8E5EEF4B34AA0333943A202FC61">
    <w:name w:val="2500EC8E5EEF4B34AA0333943A202FC6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3">
    <w:name w:val="EC1D2328723345998B38F0F35C3342E21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11">
    <w:name w:val="76277298C0804A28B23FEEEC1C196C9C1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3">
    <w:name w:val="62BF7599285A4002972516E8173679721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3">
    <w:name w:val="54F664066FCE45099E48E3ACA87A13421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8">
    <w:name w:val="9217702452E148B98818135CF564B0648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7">
    <w:name w:val="C3DE0E93BE39424996EA1BCDD9AD2DC5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AD91F984134847952AD436A593D2295">
    <w:name w:val="6FAD91F984134847952AD436A593D229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7">
    <w:name w:val="789951462F704725ABC0005EA7741F99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4">
    <w:name w:val="502D1D77E0E14114B1D304D4104B3CBE1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00EC8E5EEF4B34AA0333943A202FC62">
    <w:name w:val="2500EC8E5EEF4B34AA0333943A202FC6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4">
    <w:name w:val="EC1D2328723345998B38F0F35C3342E21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12">
    <w:name w:val="76277298C0804A28B23FEEEC1C196C9C12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4">
    <w:name w:val="62BF7599285A4002972516E8173679721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4">
    <w:name w:val="54F664066FCE45099E48E3ACA87A13421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9">
    <w:name w:val="9217702452E148B98818135CF564B0649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8">
    <w:name w:val="C3DE0E93BE39424996EA1BCDD9AD2DC58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AD91F984134847952AD436A593D2296">
    <w:name w:val="6FAD91F984134847952AD436A593D2296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8">
    <w:name w:val="789951462F704725ABC0005EA7741F998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5">
    <w:name w:val="502D1D77E0E14114B1D304D4104B3CBE1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00EC8E5EEF4B34AA0333943A202FC63">
    <w:name w:val="2500EC8E5EEF4B34AA0333943A202FC6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5">
    <w:name w:val="EC1D2328723345998B38F0F35C3342E21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13">
    <w:name w:val="76277298C0804A28B23FEEEC1C196C9C13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5">
    <w:name w:val="62BF7599285A4002972516E8173679721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5">
    <w:name w:val="54F664066FCE45099E48E3ACA87A13421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10">
    <w:name w:val="9217702452E148B98818135CF564B06410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9">
    <w:name w:val="C3DE0E93BE39424996EA1BCDD9AD2DC59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AD91F984134847952AD436A593D2297">
    <w:name w:val="6FAD91F984134847952AD436A593D229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9">
    <w:name w:val="789951462F704725ABC0005EA7741F999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6">
    <w:name w:val="502D1D77E0E14114B1D304D4104B3CBE16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00EC8E5EEF4B34AA0333943A202FC64">
    <w:name w:val="2500EC8E5EEF4B34AA0333943A202FC6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6">
    <w:name w:val="EC1D2328723345998B38F0F35C3342E216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14">
    <w:name w:val="76277298C0804A28B23FEEEC1C196C9C14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6">
    <w:name w:val="62BF7599285A4002972516E81736797216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6">
    <w:name w:val="54F664066FCE45099E48E3ACA87A134216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11">
    <w:name w:val="9217702452E148B98818135CF564B06411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0">
    <w:name w:val="C3DE0E93BE39424996EA1BCDD9AD2DC510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AD91F984134847952AD436A593D2298">
    <w:name w:val="6FAD91F984134847952AD436A593D2298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10">
    <w:name w:val="789951462F704725ABC0005EA7741F9910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7">
    <w:name w:val="502D1D77E0E14114B1D304D4104B3CBE1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00EC8E5EEF4B34AA0333943A202FC65">
    <w:name w:val="2500EC8E5EEF4B34AA0333943A202FC6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7">
    <w:name w:val="EC1D2328723345998B38F0F35C3342E21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277298C0804A28B23FEEEC1C196C9C15">
    <w:name w:val="76277298C0804A28B23FEEEC1C196C9C15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7">
    <w:name w:val="62BF7599285A4002972516E8173679721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7">
    <w:name w:val="54F664066FCE45099E48E3ACA87A134217"/>
    <w:rsid w:val="000B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12">
    <w:name w:val="9217702452E148B98818135CF564B06412"/>
    <w:rsid w:val="00DB7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1">
    <w:name w:val="C3DE0E93BE39424996EA1BCDD9AD2DC511"/>
    <w:rsid w:val="00DB7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11">
    <w:name w:val="789951462F704725ABC0005EA7741F9911"/>
    <w:rsid w:val="00DB7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8">
    <w:name w:val="502D1D77E0E14114B1D304D4104B3CBE18"/>
    <w:rsid w:val="00DB7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1D2328723345998B38F0F35C3342E218">
    <w:name w:val="EC1D2328723345998B38F0F35C3342E218"/>
    <w:rsid w:val="00DB7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2BF7599285A4002972516E81736797218">
    <w:name w:val="62BF7599285A4002972516E81736797218"/>
    <w:rsid w:val="00DB7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8">
    <w:name w:val="54F664066FCE45099E48E3ACA87A134218"/>
    <w:rsid w:val="00DB7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69B8AA7F2404184A25B1FD051345EBC">
    <w:name w:val="C69B8AA7F2404184A25B1FD051345EBC"/>
    <w:rsid w:val="00DB7FF3"/>
    <w:pPr>
      <w:spacing w:after="200" w:line="276" w:lineRule="auto"/>
    </w:pPr>
  </w:style>
  <w:style w:type="paragraph" w:customStyle="1" w:styleId="162D8C87FCD14EEF9EEEEC45727E4263">
    <w:name w:val="162D8C87FCD14EEF9EEEEC45727E4263"/>
    <w:rsid w:val="00DB7FF3"/>
    <w:pPr>
      <w:spacing w:after="200" w:line="276" w:lineRule="auto"/>
    </w:pPr>
  </w:style>
  <w:style w:type="paragraph" w:customStyle="1" w:styleId="9FCA4934E6C94C2BAA5B736E4F570ADA">
    <w:name w:val="9FCA4934E6C94C2BAA5B736E4F570ADA"/>
    <w:rsid w:val="00DB7FF3"/>
    <w:pPr>
      <w:spacing w:after="200" w:line="276" w:lineRule="auto"/>
    </w:pPr>
  </w:style>
  <w:style w:type="paragraph" w:customStyle="1" w:styleId="4E49CA6249824B26998342F549B40481">
    <w:name w:val="4E49CA6249824B26998342F549B40481"/>
    <w:rsid w:val="00DB7FF3"/>
    <w:pPr>
      <w:spacing w:after="200" w:line="276" w:lineRule="auto"/>
    </w:pPr>
  </w:style>
  <w:style w:type="paragraph" w:customStyle="1" w:styleId="C9694732C5E6445CA8312110495B0C4A">
    <w:name w:val="C9694732C5E6445CA8312110495B0C4A"/>
    <w:rsid w:val="00DB7FF3"/>
    <w:pPr>
      <w:spacing w:after="200" w:line="276" w:lineRule="auto"/>
    </w:pPr>
  </w:style>
  <w:style w:type="paragraph" w:customStyle="1" w:styleId="9217702452E148B98818135CF564B06413">
    <w:name w:val="9217702452E148B98818135CF564B06413"/>
    <w:rsid w:val="00BB5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2">
    <w:name w:val="C3DE0E93BE39424996EA1BCDD9AD2DC512"/>
    <w:rsid w:val="00BB5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12">
    <w:name w:val="789951462F704725ABC0005EA7741F9912"/>
    <w:rsid w:val="00BB5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19">
    <w:name w:val="502D1D77E0E14114B1D304D4104B3CBE19"/>
    <w:rsid w:val="00BB5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1">
    <w:name w:val="C9694732C5E6445CA8312110495B0C4A1"/>
    <w:rsid w:val="00BB5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19">
    <w:name w:val="54F664066FCE45099E48E3ACA87A134219"/>
    <w:rsid w:val="00BB5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14">
    <w:name w:val="9217702452E148B98818135CF564B06414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3">
    <w:name w:val="C3DE0E93BE39424996EA1BCDD9AD2DC513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">
    <w:name w:val="64D61AB9C0144ADF9C34D85F3D92072C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13">
    <w:name w:val="789951462F704725ABC0005EA7741F9913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0">
    <w:name w:val="502D1D77E0E14114B1D304D4104B3CBE20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2">
    <w:name w:val="C9694732C5E6445CA8312110495B0C4A2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0">
    <w:name w:val="54F664066FCE45099E48E3ACA87A134220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15">
    <w:name w:val="9217702452E148B98818135CF564B06415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4">
    <w:name w:val="C3DE0E93BE39424996EA1BCDD9AD2DC514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1">
    <w:name w:val="64D61AB9C0144ADF9C34D85F3D92072C1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14">
    <w:name w:val="789951462F704725ABC0005EA7741F9914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1">
    <w:name w:val="502D1D77E0E14114B1D304D4104B3CBE21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3">
    <w:name w:val="C9694732C5E6445CA8312110495B0C4A3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1">
    <w:name w:val="54F664066FCE45099E48E3ACA87A134221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99161903A94F458156E33EB0B04406">
    <w:name w:val="1399161903A94F458156E33EB0B04406"/>
    <w:rsid w:val="0041677C"/>
  </w:style>
  <w:style w:type="paragraph" w:customStyle="1" w:styleId="9217702452E148B98818135CF564B06416">
    <w:name w:val="9217702452E148B98818135CF564B06416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5">
    <w:name w:val="C3DE0E93BE39424996EA1BCDD9AD2DC515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2">
    <w:name w:val="64D61AB9C0144ADF9C34D85F3D92072C2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">
    <w:name w:val="9BC939EEBAD94B74AECD07BBB6D82125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89951462F704725ABC0005EA7741F9915">
    <w:name w:val="789951462F704725ABC0005EA7741F9915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2">
    <w:name w:val="502D1D77E0E14114B1D304D4104B3CBE22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4">
    <w:name w:val="C9694732C5E6445CA8312110495B0C4A4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2">
    <w:name w:val="54F664066FCE45099E48E3ACA87A134222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">
    <w:name w:val="A2B1DAC387754D8EB636F19B3E9DBCB3"/>
    <w:rsid w:val="0041677C"/>
  </w:style>
  <w:style w:type="paragraph" w:customStyle="1" w:styleId="9217702452E148B98818135CF564B06417">
    <w:name w:val="9217702452E148B98818135CF564B06417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6">
    <w:name w:val="C3DE0E93BE39424996EA1BCDD9AD2DC516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3">
    <w:name w:val="64D61AB9C0144ADF9C34D85F3D92072C3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">
    <w:name w:val="9BC939EEBAD94B74AECD07BBB6D821251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3">
    <w:name w:val="502D1D77E0E14114B1D304D4104B3CBE23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1">
    <w:name w:val="A2B1DAC387754D8EB636F19B3E9DBCB31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">
    <w:name w:val="8F1EE7FD9FFB4C9C82243F929A5B3660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5">
    <w:name w:val="C9694732C5E6445CA8312110495B0C4A5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3">
    <w:name w:val="54F664066FCE45099E48E3ACA87A134223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18">
    <w:name w:val="9217702452E148B98818135CF564B06418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7">
    <w:name w:val="C3DE0E93BE39424996EA1BCDD9AD2DC517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4">
    <w:name w:val="64D61AB9C0144ADF9C34D85F3D92072C4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2">
    <w:name w:val="9BC939EEBAD94B74AECD07BBB6D821252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4">
    <w:name w:val="502D1D77E0E14114B1D304D4104B3CBE24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2">
    <w:name w:val="A2B1DAC387754D8EB636F19B3E9DBCB32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1">
    <w:name w:val="8F1EE7FD9FFB4C9C82243F929A5B36601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6">
    <w:name w:val="C9694732C5E6445CA8312110495B0C4A6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4">
    <w:name w:val="54F664066FCE45099E48E3ACA87A134224"/>
    <w:rsid w:val="0041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62F7F45DBB8483287094B0C87366DD9">
    <w:name w:val="462F7F45DBB8483287094B0C87366DD9"/>
    <w:rsid w:val="00A57AE6"/>
  </w:style>
  <w:style w:type="paragraph" w:customStyle="1" w:styleId="9217702452E148B98818135CF564B06419">
    <w:name w:val="9217702452E148B98818135CF564B06419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8">
    <w:name w:val="C3DE0E93BE39424996EA1BCDD9AD2DC518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5">
    <w:name w:val="64D61AB9C0144ADF9C34D85F3D92072C5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3">
    <w:name w:val="9BC939EEBAD94B74AECD07BBB6D821253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5">
    <w:name w:val="502D1D77E0E14114B1D304D4104B3CBE25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3">
    <w:name w:val="A2B1DAC387754D8EB636F19B3E9DBCB33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2">
    <w:name w:val="8F1EE7FD9FFB4C9C82243F929A5B36602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62F7F45DBB8483287094B0C87366DD91">
    <w:name w:val="462F7F45DBB8483287094B0C87366DD91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7">
    <w:name w:val="C9694732C5E6445CA8312110495B0C4A7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5">
    <w:name w:val="54F664066FCE45099E48E3ACA87A134225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20">
    <w:name w:val="9217702452E148B98818135CF564B06420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19">
    <w:name w:val="C3DE0E93BE39424996EA1BCDD9AD2DC519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6">
    <w:name w:val="64D61AB9C0144ADF9C34D85F3D92072C6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4">
    <w:name w:val="9BC939EEBAD94B74AECD07BBB6D821254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6">
    <w:name w:val="502D1D77E0E14114B1D304D4104B3CBE26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4">
    <w:name w:val="A2B1DAC387754D8EB636F19B3E9DBCB34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3">
    <w:name w:val="8F1EE7FD9FFB4C9C82243F929A5B36603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62F7F45DBB8483287094B0C87366DD92">
    <w:name w:val="462F7F45DBB8483287094B0C87366DD92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8">
    <w:name w:val="C9694732C5E6445CA8312110495B0C4A8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6">
    <w:name w:val="54F664066FCE45099E48E3ACA87A134226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21">
    <w:name w:val="9217702452E148B98818135CF564B06421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0">
    <w:name w:val="C3DE0E93BE39424996EA1BCDD9AD2DC520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7">
    <w:name w:val="64D61AB9C0144ADF9C34D85F3D92072C7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5">
    <w:name w:val="9BC939EEBAD94B74AECD07BBB6D821255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7">
    <w:name w:val="502D1D77E0E14114B1D304D4104B3CBE27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5">
    <w:name w:val="A2B1DAC387754D8EB636F19B3E9DBCB35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4">
    <w:name w:val="8F1EE7FD9FFB4C9C82243F929A5B36604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62F7F45DBB8483287094B0C87366DD93">
    <w:name w:val="462F7F45DBB8483287094B0C87366DD93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9">
    <w:name w:val="C9694732C5E6445CA8312110495B0C4A9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7">
    <w:name w:val="54F664066FCE45099E48E3ACA87A134227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529A49AE70F409AB18CCD307338FE85">
    <w:name w:val="0529A49AE70F409AB18CCD307338FE85"/>
    <w:rsid w:val="00A57AE6"/>
  </w:style>
  <w:style w:type="paragraph" w:customStyle="1" w:styleId="9217702452E148B98818135CF564B06422">
    <w:name w:val="9217702452E148B98818135CF564B06422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1">
    <w:name w:val="C3DE0E93BE39424996EA1BCDD9AD2DC521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8">
    <w:name w:val="64D61AB9C0144ADF9C34D85F3D92072C8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6">
    <w:name w:val="9BC939EEBAD94B74AECD07BBB6D821256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8">
    <w:name w:val="502D1D77E0E14114B1D304D4104B3CBE28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6">
    <w:name w:val="A2B1DAC387754D8EB636F19B3E9DBCB36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5">
    <w:name w:val="8F1EE7FD9FFB4C9C82243F929A5B36605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529A49AE70F409AB18CCD307338FE851">
    <w:name w:val="0529A49AE70F409AB18CCD307338FE851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E771386E6BA4EE3BBCDBE7F6B7BB52E">
    <w:name w:val="8E771386E6BA4EE3BBCDBE7F6B7BB52E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694732C5E6445CA8312110495B0C4A10">
    <w:name w:val="C9694732C5E6445CA8312110495B0C4A10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F664066FCE45099E48E3ACA87A134228">
    <w:name w:val="54F664066FCE45099E48E3ACA87A134228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23">
    <w:name w:val="9217702452E148B98818135CF564B06423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2">
    <w:name w:val="C3DE0E93BE39424996EA1BCDD9AD2DC522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9">
    <w:name w:val="64D61AB9C0144ADF9C34D85F3D92072C9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7">
    <w:name w:val="9BC939EEBAD94B74AECD07BBB6D821257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29">
    <w:name w:val="502D1D77E0E14114B1D304D4104B3CBE29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7">
    <w:name w:val="A2B1DAC387754D8EB636F19B3E9DBCB37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6">
    <w:name w:val="8F1EE7FD9FFB4C9C82243F929A5B36606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E771386E6BA4EE3BBCDBE7F6B7BB52E1">
    <w:name w:val="8E771386E6BA4EE3BBCDBE7F6B7BB52E1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24">
    <w:name w:val="9217702452E148B98818135CF564B06424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3">
    <w:name w:val="C3DE0E93BE39424996EA1BCDD9AD2DC523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10">
    <w:name w:val="64D61AB9C0144ADF9C34D85F3D92072C10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8">
    <w:name w:val="9BC939EEBAD94B74AECD07BBB6D821258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0">
    <w:name w:val="502D1D77E0E14114B1D304D4104B3CBE30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8">
    <w:name w:val="A2B1DAC387754D8EB636F19B3E9DBCB38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7">
    <w:name w:val="8F1EE7FD9FFB4C9C82243F929A5B36607"/>
    <w:rsid w:val="00A57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">
    <w:name w:val="ADD52EE391194D5AB4CD752BC104C01F"/>
    <w:rsid w:val="00652E38"/>
  </w:style>
  <w:style w:type="paragraph" w:customStyle="1" w:styleId="9217702452E148B98818135CF564B06425">
    <w:name w:val="9217702452E148B98818135CF564B06425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4">
    <w:name w:val="C3DE0E93BE39424996EA1BCDD9AD2DC524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11">
    <w:name w:val="64D61AB9C0144ADF9C34D85F3D92072C11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1">
    <w:name w:val="ADD52EE391194D5AB4CD752BC104C01F1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9">
    <w:name w:val="9BC939EEBAD94B74AECD07BBB6D821259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1">
    <w:name w:val="502D1D77E0E14114B1D304D4104B3CBE31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9">
    <w:name w:val="A2B1DAC387754D8EB636F19B3E9DBCB39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8">
    <w:name w:val="8F1EE7FD9FFB4C9C82243F929A5B36608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26">
    <w:name w:val="9217702452E148B98818135CF564B06426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5">
    <w:name w:val="C3DE0E93BE39424996EA1BCDD9AD2DC525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12">
    <w:name w:val="64D61AB9C0144ADF9C34D85F3D92072C12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2">
    <w:name w:val="ADD52EE391194D5AB4CD752BC104C01F2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0">
    <w:name w:val="9BC939EEBAD94B74AECD07BBB6D8212510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2">
    <w:name w:val="502D1D77E0E14114B1D304D4104B3CBE32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10">
    <w:name w:val="A2B1DAC387754D8EB636F19B3E9DBCB310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9">
    <w:name w:val="8F1EE7FD9FFB4C9C82243F929A5B36609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27">
    <w:name w:val="9217702452E148B98818135CF564B06427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6">
    <w:name w:val="C3DE0E93BE39424996EA1BCDD9AD2DC526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13">
    <w:name w:val="64D61AB9C0144ADF9C34D85F3D92072C13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3">
    <w:name w:val="ADD52EE391194D5AB4CD752BC104C01F3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1">
    <w:name w:val="9BC939EEBAD94B74AECD07BBB6D8212511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3">
    <w:name w:val="502D1D77E0E14114B1D304D4104B3CBE33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11">
    <w:name w:val="A2B1DAC387754D8EB636F19B3E9DBCB311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10">
    <w:name w:val="8F1EE7FD9FFB4C9C82243F929A5B366010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28">
    <w:name w:val="9217702452E148B98818135CF564B06428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7">
    <w:name w:val="C3DE0E93BE39424996EA1BCDD9AD2DC527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4D61AB9C0144ADF9C34D85F3D92072C14">
    <w:name w:val="64D61AB9C0144ADF9C34D85F3D92072C14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4">
    <w:name w:val="ADD52EE391194D5AB4CD752BC104C01F4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2">
    <w:name w:val="9BC939EEBAD94B74AECD07BBB6D8212512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4">
    <w:name w:val="502D1D77E0E14114B1D304D4104B3CBE34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2B1DAC387754D8EB636F19B3E9DBCB312">
    <w:name w:val="A2B1DAC387754D8EB636F19B3E9DBCB312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F1EE7FD9FFB4C9C82243F929A5B366011">
    <w:name w:val="8F1EE7FD9FFB4C9C82243F929A5B366011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F2C6AB7E48F4E27AFDAA8B9EFD582E8">
    <w:name w:val="6F2C6AB7E48F4E27AFDAA8B9EFD582E8"/>
    <w:rsid w:val="00652E38"/>
  </w:style>
  <w:style w:type="paragraph" w:customStyle="1" w:styleId="DC27B40F35D042EAAAA93C171A48ECC3">
    <w:name w:val="DC27B40F35D042EAAAA93C171A48ECC3"/>
    <w:rsid w:val="00652E38"/>
  </w:style>
  <w:style w:type="paragraph" w:customStyle="1" w:styleId="9217702452E148B98818135CF564B06429">
    <w:name w:val="9217702452E148B98818135CF564B06429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8">
    <w:name w:val="C3DE0E93BE39424996EA1BCDD9AD2DC528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5">
    <w:name w:val="ADD52EE391194D5AB4CD752BC104C01F5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3">
    <w:name w:val="9BC939EEBAD94B74AECD07BBB6D8212513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5">
    <w:name w:val="502D1D77E0E14114B1D304D4104B3CBE35"/>
    <w:rsid w:val="00652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30">
    <w:name w:val="9217702452E148B98818135CF564B06430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29">
    <w:name w:val="C3DE0E93BE39424996EA1BCDD9AD2DC529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6">
    <w:name w:val="ADD52EE391194D5AB4CD752BC104C01F6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4">
    <w:name w:val="9BC939EEBAD94B74AECD07BBB6D8212514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6">
    <w:name w:val="502D1D77E0E14114B1D304D4104B3CBE36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31">
    <w:name w:val="9217702452E148B98818135CF564B06431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30">
    <w:name w:val="C3DE0E93BE39424996EA1BCDD9AD2DC530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7">
    <w:name w:val="ADD52EE391194D5AB4CD752BC104C01F7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5">
    <w:name w:val="9BC939EEBAD94B74AECD07BBB6D8212515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7">
    <w:name w:val="502D1D77E0E14114B1D304D4104B3CBE37"/>
    <w:rsid w:val="0026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32">
    <w:name w:val="9217702452E148B98818135CF564B06432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31">
    <w:name w:val="C3DE0E93BE39424996EA1BCDD9AD2DC531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8">
    <w:name w:val="ADD52EE391194D5AB4CD752BC104C01F8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6">
    <w:name w:val="9BC939EEBAD94B74AECD07BBB6D8212516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8">
    <w:name w:val="502D1D77E0E14114B1D304D4104B3CBE38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D4443E4AE84C75B8AD152614ACE40C">
    <w:name w:val="15D4443E4AE84C75B8AD152614ACE40C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33">
    <w:name w:val="9217702452E148B98818135CF564B06433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32">
    <w:name w:val="C3DE0E93BE39424996EA1BCDD9AD2DC532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9">
    <w:name w:val="ADD52EE391194D5AB4CD752BC104C01F9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7">
    <w:name w:val="9BC939EEBAD94B74AECD07BBB6D8212517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39">
    <w:name w:val="502D1D77E0E14114B1D304D4104B3CBE39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D4443E4AE84C75B8AD152614ACE40C1">
    <w:name w:val="15D4443E4AE84C75B8AD152614ACE40C1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17702452E148B98818135CF564B06434">
    <w:name w:val="9217702452E148B98818135CF564B06434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DE0E93BE39424996EA1BCDD9AD2DC533">
    <w:name w:val="C3DE0E93BE39424996EA1BCDD9AD2DC533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D52EE391194D5AB4CD752BC104C01F10">
    <w:name w:val="ADD52EE391194D5AB4CD752BC104C01F10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BC939EEBAD94B74AECD07BBB6D8212518">
    <w:name w:val="9BC939EEBAD94B74AECD07BBB6D8212518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2D1D77E0E14114B1D304D4104B3CBE40">
    <w:name w:val="502D1D77E0E14114B1D304D4104B3CBE40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D4443E4AE84C75B8AD152614ACE40C2">
    <w:name w:val="15D4443E4AE84C75B8AD152614ACE40C2"/>
    <w:rsid w:val="00664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7450C0813D401F8A3B54010F2F44CD">
    <w:name w:val="D57450C0813D401F8A3B54010F2F44CD"/>
    <w:rsid w:val="00BA54E1"/>
  </w:style>
  <w:style w:type="paragraph" w:customStyle="1" w:styleId="1DF80378EAD34034A9D9B0D0C2CF095A">
    <w:name w:val="1DF80378EAD34034A9D9B0D0C2CF095A"/>
    <w:rsid w:val="00BD548F"/>
  </w:style>
  <w:style w:type="paragraph" w:customStyle="1" w:styleId="DD4348F5CEC2444DB9042E8470DCCD3D">
    <w:name w:val="DD4348F5CEC2444DB9042E8470DCCD3D"/>
    <w:rsid w:val="00BD548F"/>
  </w:style>
  <w:style w:type="paragraph" w:customStyle="1" w:styleId="42C8412377474990A30BA1D8B8C87A03">
    <w:name w:val="42C8412377474990A30BA1D8B8C87A03"/>
    <w:rsid w:val="00BD548F"/>
  </w:style>
  <w:style w:type="paragraph" w:customStyle="1" w:styleId="B9154512C8414AC7B3525C0A0138E976">
    <w:name w:val="B9154512C8414AC7B3525C0A0138E976"/>
    <w:rsid w:val="00BD548F"/>
  </w:style>
  <w:style w:type="paragraph" w:customStyle="1" w:styleId="8B003B7CE6BD4037AF6B5416745485FF">
    <w:name w:val="8B003B7CE6BD4037AF6B5416745485FF"/>
    <w:rsid w:val="00BD548F"/>
  </w:style>
  <w:style w:type="paragraph" w:customStyle="1" w:styleId="6B30D354FDC942E5883F2F9D11B9ADA4">
    <w:name w:val="6B30D354FDC942E5883F2F9D11B9ADA4"/>
    <w:rsid w:val="00BD548F"/>
  </w:style>
  <w:style w:type="paragraph" w:customStyle="1" w:styleId="FAECB89649314CBC90A9A20107AD95BA">
    <w:name w:val="FAECB89649314CBC90A9A20107AD95BA"/>
    <w:rsid w:val="00BD548F"/>
  </w:style>
  <w:style w:type="paragraph" w:customStyle="1" w:styleId="46DF4CA9ED0445DABAE7F23FB74680E4">
    <w:name w:val="46DF4CA9ED0445DABAE7F23FB74680E4"/>
    <w:rsid w:val="00BD548F"/>
  </w:style>
  <w:style w:type="paragraph" w:customStyle="1" w:styleId="54D13F0587FD445AA12FDD3D4D17E596">
    <w:name w:val="54D13F0587FD445AA12FDD3D4D17E596"/>
    <w:rsid w:val="00BD548F"/>
  </w:style>
  <w:style w:type="paragraph" w:customStyle="1" w:styleId="DD2599858F5741318D0473067E038C35">
    <w:name w:val="DD2599858F5741318D0473067E038C35"/>
    <w:rsid w:val="00BD548F"/>
  </w:style>
  <w:style w:type="paragraph" w:customStyle="1" w:styleId="1DF80378EAD34034A9D9B0D0C2CF095A1">
    <w:name w:val="1DF80378EAD34034A9D9B0D0C2CF095A1"/>
    <w:rsid w:val="00BD5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D4348F5CEC2444DB9042E8470DCCD3D1">
    <w:name w:val="DD4348F5CEC2444DB9042E8470DCCD3D1"/>
    <w:rsid w:val="00BD5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9154512C8414AC7B3525C0A0138E9761">
    <w:name w:val="B9154512C8414AC7B3525C0A0138E9761"/>
    <w:rsid w:val="00BD5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B003B7CE6BD4037AF6B5416745485FF1">
    <w:name w:val="8B003B7CE6BD4037AF6B5416745485FF1"/>
    <w:rsid w:val="00BD5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AECB89649314CBC90A9A20107AD95BA1">
    <w:name w:val="FAECB89649314CBC90A9A20107AD95BA1"/>
    <w:rsid w:val="00BD5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7493B343A14FC4B98650249FE2ABE3">
    <w:name w:val="507493B343A14FC4B98650249FE2ABE3"/>
    <w:rsid w:val="0051747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C7DFB-4762-400E-AE43-952A12D2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КИС 2007</Template>
  <TotalTime>5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УТИО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Цыулёв</dc:creator>
  <cp:lastModifiedBy>jatzas</cp:lastModifiedBy>
  <cp:revision>4</cp:revision>
  <cp:lastPrinted>2012-09-06T10:16:00Z</cp:lastPrinted>
  <dcterms:created xsi:type="dcterms:W3CDTF">2025-04-07T13:03:00Z</dcterms:created>
  <dcterms:modified xsi:type="dcterms:W3CDTF">2025-04-10T07:50:00Z</dcterms:modified>
</cp:coreProperties>
</file>